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7B82EE" w14:textId="588C5E6A" w:rsidR="00F06054" w:rsidRPr="006725B1" w:rsidRDefault="0021368C" w:rsidP="0082781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F06054" w:rsidRPr="006725B1">
        <w:rPr>
          <w:rFonts w:ascii="Times New Roman" w:hAnsi="Times New Roman"/>
          <w:b/>
          <w:sz w:val="24"/>
          <w:szCs w:val="24"/>
          <w:lang w:val="ro-RO"/>
        </w:rPr>
        <w:t xml:space="preserve">JUDEȚUL SATU MARE                                                   </w:t>
      </w:r>
      <w:r w:rsidR="0063032D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F06054" w:rsidRPr="006725B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032D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F06054" w:rsidRPr="006725B1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F06054" w:rsidRPr="006725B1">
        <w:rPr>
          <w:rFonts w:ascii="Times New Roman" w:hAnsi="Times New Roman"/>
          <w:b/>
          <w:i/>
          <w:iCs/>
          <w:sz w:val="24"/>
          <w:szCs w:val="24"/>
          <w:lang w:val="ro-RO"/>
        </w:rPr>
        <w:t>Anexa nr. 9d</w:t>
      </w:r>
    </w:p>
    <w:p w14:paraId="07F9F17C" w14:textId="7794A3E0" w:rsidR="00F06054" w:rsidRPr="006725B1" w:rsidRDefault="00D56CE2" w:rsidP="00827810">
      <w:pPr>
        <w:spacing w:after="0"/>
        <w:rPr>
          <w:rFonts w:ascii="Times New Roman" w:hAnsi="Times New Roman"/>
          <w:bCs/>
          <w:sz w:val="24"/>
          <w:szCs w:val="24"/>
          <w:lang w:val="ro-RO"/>
        </w:rPr>
      </w:pPr>
      <w:r w:rsidRPr="006725B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F06054" w:rsidRPr="006725B1">
        <w:rPr>
          <w:rFonts w:ascii="Times New Roman" w:hAnsi="Times New Roman"/>
          <w:b/>
          <w:sz w:val="24"/>
          <w:szCs w:val="24"/>
          <w:lang w:val="ro-RO"/>
        </w:rPr>
        <w:t xml:space="preserve">CONSILIUL JUDEȚEAN  </w:t>
      </w:r>
      <w:r w:rsidR="00F06054" w:rsidRPr="006725B1">
        <w:rPr>
          <w:rFonts w:ascii="Times New Roman" w:hAnsi="Times New Roman"/>
          <w:bCs/>
          <w:sz w:val="24"/>
          <w:szCs w:val="24"/>
          <w:lang w:val="ro-RO"/>
        </w:rPr>
        <w:t xml:space="preserve">                                 </w:t>
      </w:r>
      <w:r w:rsidR="0063032D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r w:rsidR="00F06054" w:rsidRPr="006725B1">
        <w:rPr>
          <w:rFonts w:ascii="Times New Roman" w:hAnsi="Times New Roman"/>
          <w:bCs/>
          <w:sz w:val="24"/>
          <w:szCs w:val="24"/>
          <w:lang w:val="ro-RO"/>
        </w:rPr>
        <w:t xml:space="preserve">         la Statutul </w:t>
      </w:r>
      <w:r w:rsidR="003E3CEC" w:rsidRPr="006725B1">
        <w:rPr>
          <w:rFonts w:ascii="Times New Roman" w:hAnsi="Times New Roman"/>
          <w:bCs/>
          <w:sz w:val="24"/>
          <w:szCs w:val="24"/>
          <w:lang w:val="ro-RO"/>
        </w:rPr>
        <w:t>J</w:t>
      </w:r>
      <w:r w:rsidR="00F06054" w:rsidRPr="006725B1">
        <w:rPr>
          <w:rFonts w:ascii="Times New Roman" w:hAnsi="Times New Roman"/>
          <w:bCs/>
          <w:sz w:val="24"/>
          <w:szCs w:val="24"/>
          <w:lang w:val="ro-RO"/>
        </w:rPr>
        <w:t>udețului Satu Mare</w:t>
      </w:r>
    </w:p>
    <w:p w14:paraId="7DC40473" w14:textId="77777777" w:rsidR="002238B2" w:rsidRPr="006725B1" w:rsidRDefault="002238B2" w:rsidP="0082781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53EAF941" w14:textId="77777777" w:rsidR="00FE5095" w:rsidRDefault="00FE5095" w:rsidP="00D56CE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773C84FE" w14:textId="24C92707" w:rsidR="00D56CE2" w:rsidRPr="006725B1" w:rsidRDefault="00D56CE2" w:rsidP="00D56CE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6725B1">
        <w:rPr>
          <w:rFonts w:ascii="Times New Roman" w:hAnsi="Times New Roman"/>
          <w:b/>
          <w:bCs/>
          <w:sz w:val="24"/>
          <w:szCs w:val="24"/>
          <w:lang w:val="ro-RO"/>
        </w:rPr>
        <w:t>LISTA</w:t>
      </w:r>
    </w:p>
    <w:p w14:paraId="154CBAD5" w14:textId="77777777" w:rsidR="00D56CE2" w:rsidRPr="006725B1" w:rsidRDefault="00D56CE2" w:rsidP="00D56CE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CENTRELOR DE PERMANENȚĂ ȘI A UNITĂȚILOR SANITARE PUBLICE CU PATURI </w:t>
      </w:r>
    </w:p>
    <w:p w14:paraId="6B936796" w14:textId="3F82BB00" w:rsidR="00887810" w:rsidRPr="006725B1" w:rsidRDefault="00D56CE2" w:rsidP="00D56CE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6725B1">
        <w:rPr>
          <w:rFonts w:ascii="Times New Roman" w:hAnsi="Times New Roman"/>
          <w:b/>
          <w:bCs/>
          <w:sz w:val="24"/>
          <w:szCs w:val="24"/>
          <w:lang w:val="ro-RO"/>
        </w:rPr>
        <w:t>CARE ÎȘI DESFĂȘOARĂ ACTIVITATEA PE TERITORIUL JUDEȚULUI SATU MARE</w:t>
      </w:r>
    </w:p>
    <w:p w14:paraId="55C58341" w14:textId="77777777" w:rsidR="004804D8" w:rsidRDefault="004804D8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72C75C06" w14:textId="77777777" w:rsidR="00FE5095" w:rsidRPr="006725B1" w:rsidRDefault="00FE5095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55FD716" w14:textId="1D9C8DFF" w:rsidR="00D56CE2" w:rsidRDefault="006725B1" w:rsidP="006725B1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bookmarkStart w:id="0" w:name="_Hlk213839380"/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</w:t>
      </w:r>
      <w:r w:rsidR="001427A2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</w:t>
      </w:r>
      <w:r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I. </w:t>
      </w:r>
      <w:r w:rsidR="00D56CE2"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CENTRE DE PERMANENȚĂ </w:t>
      </w:r>
    </w:p>
    <w:p w14:paraId="455F0A53" w14:textId="77777777" w:rsidR="0063032D" w:rsidRPr="006725B1" w:rsidRDefault="0063032D" w:rsidP="006725B1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5CF835CC" w14:textId="2982E90F" w:rsidR="00480204" w:rsidRDefault="00D56CE2" w:rsidP="00D56CE2">
      <w:pPr>
        <w:tabs>
          <w:tab w:val="left" w:pos="3120"/>
        </w:tabs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D56CE2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A</w:t>
      </w:r>
      <w:r w:rsidRPr="00D56CE2">
        <w:rPr>
          <w:rFonts w:ascii="Times New Roman" w:hAnsi="Times New Roman"/>
          <w:sz w:val="24"/>
          <w:szCs w:val="24"/>
          <w:lang w:val="ro-RO"/>
        </w:rPr>
        <w:t>.</w:t>
      </w:r>
      <w:r w:rsidR="00480204" w:rsidRPr="00D56CE2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56CE2">
        <w:rPr>
          <w:rFonts w:ascii="Times New Roman" w:hAnsi="Times New Roman"/>
          <w:b/>
          <w:bCs/>
          <w:sz w:val="24"/>
          <w:szCs w:val="24"/>
          <w:lang w:val="ro-RO"/>
        </w:rPr>
        <w:t xml:space="preserve">ZONA </w:t>
      </w:r>
      <w:bookmarkEnd w:id="0"/>
      <w:r w:rsidRPr="00D56CE2">
        <w:rPr>
          <w:rFonts w:ascii="Times New Roman" w:hAnsi="Times New Roman"/>
          <w:b/>
          <w:bCs/>
          <w:sz w:val="24"/>
          <w:szCs w:val="24"/>
          <w:lang w:val="ro-RO"/>
        </w:rPr>
        <w:t>URBANĂ: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ab/>
      </w:r>
    </w:p>
    <w:p w14:paraId="7A49037F" w14:textId="49DE7B5C" w:rsidR="00480204" w:rsidRPr="00480204" w:rsidRDefault="00D56CE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bookmarkStart w:id="1" w:name="_Hlk213839418"/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1. </w:t>
      </w:r>
      <w:r w:rsidR="00480204" w:rsidRPr="00480204">
        <w:rPr>
          <w:rFonts w:ascii="Times New Roman" w:hAnsi="Times New Roman"/>
          <w:b/>
          <w:bCs/>
          <w:sz w:val="24"/>
          <w:szCs w:val="24"/>
          <w:lang w:val="ro-RO"/>
        </w:rPr>
        <w:t xml:space="preserve">Centrul de permanență </w:t>
      </w:r>
      <w:bookmarkEnd w:id="1"/>
      <w:r w:rsidR="00480204" w:rsidRPr="00480204">
        <w:rPr>
          <w:rFonts w:ascii="Times New Roman" w:hAnsi="Times New Roman"/>
          <w:b/>
          <w:bCs/>
          <w:sz w:val="24"/>
          <w:szCs w:val="24"/>
          <w:lang w:val="ro-RO"/>
        </w:rPr>
        <w:t>SCM dr. Coica Dorel Costel</w:t>
      </w:r>
    </w:p>
    <w:p w14:paraId="7FE70959" w14:textId="2E77F8A8" w:rsidR="00480204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bookmarkStart w:id="2" w:name="_Hlk213838794"/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480204">
        <w:rPr>
          <w:rFonts w:ascii="Times New Roman" w:hAnsi="Times New Roman"/>
          <w:sz w:val="24"/>
          <w:szCs w:val="24"/>
          <w:lang w:val="ro-RO"/>
        </w:rPr>
        <w:t>loc. Satu Mare, str. Lucian Blaga CU 8, jud. Satu Mare, telefon</w:t>
      </w:r>
      <w:bookmarkEnd w:id="2"/>
      <w:r w:rsidR="00480204">
        <w:rPr>
          <w:rFonts w:ascii="Times New Roman" w:hAnsi="Times New Roman"/>
          <w:sz w:val="24"/>
          <w:szCs w:val="24"/>
          <w:lang w:val="ro-RO"/>
        </w:rPr>
        <w:t xml:space="preserve"> 0261 766390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364BA765" w14:textId="0317FA00" w:rsidR="00480204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bookmarkStart w:id="3" w:name="_Hlk213838922"/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2. </w:t>
      </w:r>
      <w:r w:rsidR="00480204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80204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3"/>
      <w:r w:rsidR="00480204">
        <w:rPr>
          <w:rFonts w:ascii="Times New Roman" w:hAnsi="Times New Roman"/>
          <w:b/>
          <w:bCs/>
          <w:sz w:val="24"/>
          <w:szCs w:val="24"/>
          <w:lang w:val="ro-RO"/>
        </w:rPr>
        <w:t>dr. Bartha/ SCM dr. Bumbuluț – dr. Bălaj</w:t>
      </w:r>
    </w:p>
    <w:p w14:paraId="0A98473C" w14:textId="275152C5" w:rsidR="00480204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480204">
        <w:rPr>
          <w:rFonts w:ascii="Times New Roman" w:hAnsi="Times New Roman"/>
          <w:sz w:val="24"/>
          <w:szCs w:val="24"/>
          <w:lang w:val="ro-RO"/>
        </w:rPr>
        <w:t>loc. Satu Mare, str. Ioan Slavici nr. 8, jud. Satu Mare, telefon</w:t>
      </w:r>
      <w:r w:rsidR="00D73C50">
        <w:rPr>
          <w:rFonts w:ascii="Times New Roman" w:hAnsi="Times New Roman"/>
          <w:sz w:val="24"/>
          <w:szCs w:val="24"/>
          <w:lang w:val="ro-RO"/>
        </w:rPr>
        <w:t xml:space="preserve"> 0261 715571</w:t>
      </w:r>
      <w:r>
        <w:rPr>
          <w:rFonts w:ascii="Times New Roman" w:hAnsi="Times New Roman"/>
          <w:sz w:val="24"/>
          <w:szCs w:val="24"/>
          <w:lang w:val="ro-RO"/>
        </w:rPr>
        <w:t>,</w:t>
      </w:r>
    </w:p>
    <w:p w14:paraId="634A434E" w14:textId="30A7B606" w:rsidR="00480204" w:rsidRDefault="00D56CE2" w:rsidP="00D56CE2">
      <w:pPr>
        <w:spacing w:after="0"/>
        <w:rPr>
          <w:rFonts w:ascii="Times New Roman" w:hAnsi="Times New Roman"/>
          <w:sz w:val="24"/>
          <w:szCs w:val="24"/>
          <w:lang w:val="ro-RO"/>
        </w:rPr>
      </w:pPr>
      <w:bookmarkStart w:id="4" w:name="_Hlk213839470"/>
      <w:bookmarkStart w:id="5" w:name="_Hlk213838951"/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480204">
        <w:rPr>
          <w:rFonts w:ascii="Times New Roman" w:hAnsi="Times New Roman"/>
          <w:sz w:val="24"/>
          <w:szCs w:val="24"/>
          <w:lang w:val="ro-RO"/>
        </w:rPr>
        <w:t xml:space="preserve">loc. Satu Mare, str. </w:t>
      </w:r>
      <w:r w:rsidR="00D73C50">
        <w:rPr>
          <w:rFonts w:ascii="Times New Roman" w:hAnsi="Times New Roman"/>
          <w:sz w:val="24"/>
          <w:szCs w:val="24"/>
          <w:lang w:val="ro-RO"/>
        </w:rPr>
        <w:t>Begoniei</w:t>
      </w:r>
      <w:r w:rsidR="00480204">
        <w:rPr>
          <w:rFonts w:ascii="Times New Roman" w:hAnsi="Times New Roman"/>
          <w:sz w:val="24"/>
          <w:szCs w:val="24"/>
          <w:lang w:val="ro-RO"/>
        </w:rPr>
        <w:t>,</w:t>
      </w:r>
      <w:r w:rsidR="00D73C50">
        <w:rPr>
          <w:rFonts w:ascii="Times New Roman" w:hAnsi="Times New Roman"/>
          <w:sz w:val="24"/>
          <w:szCs w:val="24"/>
          <w:lang w:val="ro-RO"/>
        </w:rPr>
        <w:t xml:space="preserve"> nr. 1/42,</w:t>
      </w:r>
      <w:r w:rsidR="00480204">
        <w:rPr>
          <w:rFonts w:ascii="Times New Roman" w:hAnsi="Times New Roman"/>
          <w:sz w:val="24"/>
          <w:szCs w:val="24"/>
          <w:lang w:val="ro-RO"/>
        </w:rPr>
        <w:t xml:space="preserve"> jud. Satu Mare, telefon</w:t>
      </w:r>
      <w:r w:rsidR="00D73C50">
        <w:rPr>
          <w:rFonts w:ascii="Times New Roman" w:hAnsi="Times New Roman"/>
          <w:sz w:val="24"/>
          <w:szCs w:val="24"/>
          <w:lang w:val="ro-RO"/>
        </w:rPr>
        <w:t xml:space="preserve"> </w:t>
      </w:r>
      <w:bookmarkEnd w:id="4"/>
      <w:r w:rsidR="00D73C50">
        <w:rPr>
          <w:rFonts w:ascii="Times New Roman" w:hAnsi="Times New Roman"/>
          <w:sz w:val="24"/>
          <w:szCs w:val="24"/>
          <w:lang w:val="ro-RO"/>
        </w:rPr>
        <w:t>0361 427500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bookmarkEnd w:id="5"/>
    <w:p w14:paraId="5E86FE46" w14:textId="218F53FC" w:rsidR="00480204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3. </w:t>
      </w:r>
      <w:r w:rsidR="00D73C50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D73C50">
        <w:rPr>
          <w:rFonts w:ascii="Times New Roman" w:hAnsi="Times New Roman"/>
          <w:b/>
          <w:bCs/>
          <w:sz w:val="24"/>
          <w:szCs w:val="24"/>
          <w:lang w:val="ro-RO"/>
        </w:rPr>
        <w:t xml:space="preserve"> Korall</w:t>
      </w:r>
    </w:p>
    <w:p w14:paraId="5004C441" w14:textId="748330BC" w:rsidR="00D73C50" w:rsidRDefault="00D56CE2" w:rsidP="00D73C5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D73C50">
        <w:rPr>
          <w:rFonts w:ascii="Times New Roman" w:hAnsi="Times New Roman"/>
          <w:sz w:val="24"/>
          <w:szCs w:val="24"/>
          <w:lang w:val="ro-RO"/>
        </w:rPr>
        <w:t>loc. Satu Mare, str. Ștefan cel Mare, nr. 26, jud. Satu Mare, telefon 0361 411000</w:t>
      </w:r>
    </w:p>
    <w:p w14:paraId="51438098" w14:textId="3BE6DCAF" w:rsidR="00480204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4. </w:t>
      </w:r>
      <w:r w:rsidR="00D73C50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D73C50">
        <w:rPr>
          <w:rFonts w:ascii="Times New Roman" w:hAnsi="Times New Roman"/>
          <w:b/>
          <w:bCs/>
          <w:sz w:val="24"/>
          <w:szCs w:val="24"/>
          <w:lang w:val="ro-RO"/>
        </w:rPr>
        <w:t xml:space="preserve"> clinica Sfântul Anton</w:t>
      </w:r>
    </w:p>
    <w:p w14:paraId="689A7B3E" w14:textId="34C3E63E" w:rsidR="00D73C50" w:rsidRDefault="00D56CE2" w:rsidP="00D73C5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D73C50">
        <w:rPr>
          <w:rFonts w:ascii="Times New Roman" w:hAnsi="Times New Roman"/>
          <w:sz w:val="24"/>
          <w:szCs w:val="24"/>
          <w:lang w:val="ro-RO"/>
        </w:rPr>
        <w:t>loc. Satu Mare, str. Aurel Vlaicu, nr. 8, jud. Satu Mare, telefon 0261 713333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517B4208" w14:textId="3F227F85" w:rsidR="00D73C50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5. </w:t>
      </w:r>
      <w:r w:rsidR="00D73C50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D73C50">
        <w:rPr>
          <w:rFonts w:ascii="Times New Roman" w:hAnsi="Times New Roman"/>
          <w:b/>
          <w:bCs/>
          <w:sz w:val="24"/>
          <w:szCs w:val="24"/>
          <w:lang w:val="ro-RO"/>
        </w:rPr>
        <w:t xml:space="preserve"> Humanitas</w:t>
      </w:r>
    </w:p>
    <w:p w14:paraId="3B19CFBE" w14:textId="0EA50F25" w:rsidR="00D73C50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D73C50">
        <w:rPr>
          <w:rFonts w:ascii="Times New Roman" w:hAnsi="Times New Roman"/>
          <w:sz w:val="24"/>
          <w:szCs w:val="24"/>
          <w:lang w:val="ro-RO"/>
        </w:rPr>
        <w:t>loc. Carei, str. 25 Octombrie, nr. 71, jud. Satu Mare, telefon 0261 862073</w:t>
      </w:r>
      <w:r>
        <w:rPr>
          <w:rFonts w:ascii="Times New Roman" w:hAnsi="Times New Roman"/>
          <w:sz w:val="24"/>
          <w:szCs w:val="24"/>
          <w:lang w:val="ro-RO"/>
        </w:rPr>
        <w:t>,</w:t>
      </w:r>
    </w:p>
    <w:p w14:paraId="009036A4" w14:textId="7BA6715A" w:rsidR="00D73C50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="00D73C50">
        <w:rPr>
          <w:rFonts w:ascii="Times New Roman" w:hAnsi="Times New Roman"/>
          <w:sz w:val="24"/>
          <w:szCs w:val="24"/>
          <w:lang w:val="ro-RO"/>
        </w:rPr>
        <w:t>loc. Ardud, str. Ștefan ce Mare, nr. 37, jud. Satu Mare, telefon 0361 806042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34C30A2C" w14:textId="77777777" w:rsidR="00D73C50" w:rsidRDefault="00D73C50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9FFAB4A" w14:textId="658E029C" w:rsidR="00D73C50" w:rsidRPr="00D56CE2" w:rsidRDefault="00D56CE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</w:t>
      </w:r>
      <w:r w:rsid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 w:rsidRPr="00D56CE2">
        <w:rPr>
          <w:rFonts w:ascii="Times New Roman" w:hAnsi="Times New Roman"/>
          <w:b/>
          <w:bCs/>
          <w:sz w:val="24"/>
          <w:szCs w:val="24"/>
          <w:lang w:val="ro-RO"/>
        </w:rPr>
        <w:t>B. ZONA RURALĂ:</w:t>
      </w:r>
    </w:p>
    <w:p w14:paraId="6E1B5909" w14:textId="22D04527" w:rsidR="00D73C50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bookmarkStart w:id="6" w:name="_Hlk213839620"/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1. </w:t>
      </w:r>
      <w:r w:rsidR="00D73C50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D73C50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6"/>
      <w:r w:rsidR="00D73C50">
        <w:rPr>
          <w:rFonts w:ascii="Times New Roman" w:hAnsi="Times New Roman"/>
          <w:b/>
          <w:bCs/>
          <w:sz w:val="24"/>
          <w:szCs w:val="24"/>
          <w:lang w:val="ro-RO"/>
        </w:rPr>
        <w:t>Supur</w:t>
      </w:r>
    </w:p>
    <w:p w14:paraId="191E47B6" w14:textId="36D8CBA6" w:rsidR="00D73C50" w:rsidRDefault="00D73C50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loc. Supuru de Jos, str. </w:t>
      </w:r>
      <w:r w:rsidR="004D3557">
        <w:rPr>
          <w:rFonts w:ascii="Times New Roman" w:hAnsi="Times New Roman"/>
          <w:sz w:val="24"/>
          <w:szCs w:val="24"/>
          <w:lang w:val="ro-RO"/>
        </w:rPr>
        <w:t>Gării</w:t>
      </w:r>
      <w:r>
        <w:rPr>
          <w:rFonts w:ascii="Times New Roman" w:hAnsi="Times New Roman"/>
          <w:sz w:val="24"/>
          <w:szCs w:val="24"/>
          <w:lang w:val="ro-RO"/>
        </w:rPr>
        <w:t xml:space="preserve">, nr. </w:t>
      </w:r>
      <w:r w:rsidR="004D3557">
        <w:rPr>
          <w:rFonts w:ascii="Times New Roman" w:hAnsi="Times New Roman"/>
          <w:sz w:val="24"/>
          <w:szCs w:val="24"/>
          <w:lang w:val="ro-RO"/>
        </w:rPr>
        <w:t>6</w:t>
      </w:r>
      <w:r>
        <w:rPr>
          <w:rFonts w:ascii="Times New Roman" w:hAnsi="Times New Roman"/>
          <w:sz w:val="24"/>
          <w:szCs w:val="24"/>
          <w:lang w:val="ro-RO"/>
        </w:rPr>
        <w:t>, jud. Satu Mare, telefon</w:t>
      </w:r>
      <w:r w:rsidR="004D3557">
        <w:rPr>
          <w:rFonts w:ascii="Times New Roman" w:hAnsi="Times New Roman"/>
          <w:sz w:val="24"/>
          <w:szCs w:val="24"/>
          <w:lang w:val="ro-RO"/>
        </w:rPr>
        <w:t xml:space="preserve"> 0261 823599, 0766 397354</w:t>
      </w:r>
      <w:r w:rsidR="00FE5095">
        <w:rPr>
          <w:rFonts w:ascii="Times New Roman" w:hAnsi="Times New Roman"/>
          <w:sz w:val="24"/>
          <w:szCs w:val="24"/>
          <w:lang w:val="ro-RO"/>
        </w:rPr>
        <w:t>;</w:t>
      </w:r>
    </w:p>
    <w:p w14:paraId="1C878C1A" w14:textId="763A0546" w:rsidR="00D73C50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2. </w:t>
      </w:r>
      <w:r w:rsidR="004D3557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D3557">
        <w:rPr>
          <w:rFonts w:ascii="Times New Roman" w:hAnsi="Times New Roman"/>
          <w:b/>
          <w:bCs/>
          <w:sz w:val="24"/>
          <w:szCs w:val="24"/>
          <w:lang w:val="ro-RO"/>
        </w:rPr>
        <w:t xml:space="preserve"> Terebești</w:t>
      </w:r>
    </w:p>
    <w:p w14:paraId="1DD0D566" w14:textId="36097865" w:rsidR="004D3557" w:rsidRDefault="004D3557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loc. Terebești, str. Principală, nr. 180, jud. Satu Mare, telefon 0261 875972</w:t>
      </w:r>
      <w:r w:rsidR="00FE5095">
        <w:rPr>
          <w:rFonts w:ascii="Times New Roman" w:hAnsi="Times New Roman"/>
          <w:sz w:val="24"/>
          <w:szCs w:val="24"/>
          <w:lang w:val="ro-RO"/>
        </w:rPr>
        <w:t>;</w:t>
      </w:r>
    </w:p>
    <w:p w14:paraId="1E16EEA1" w14:textId="44F647F8" w:rsidR="004D3557" w:rsidRDefault="00D56CE2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3. </w:t>
      </w:r>
      <w:r w:rsidR="004D3557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D3557">
        <w:rPr>
          <w:rFonts w:ascii="Times New Roman" w:hAnsi="Times New Roman"/>
          <w:b/>
          <w:bCs/>
          <w:sz w:val="24"/>
          <w:szCs w:val="24"/>
          <w:lang w:val="ro-RO"/>
        </w:rPr>
        <w:t xml:space="preserve"> Poiana Codrului</w:t>
      </w:r>
    </w:p>
    <w:p w14:paraId="1352A417" w14:textId="245C9369" w:rsidR="004D3557" w:rsidRDefault="004D3557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loc. Poiana Codrului, str. Principală, nr. 163, jud. Satu Mare, telefon 0769 813993, 0361 421991</w:t>
      </w:r>
      <w:r w:rsidR="00FE5095">
        <w:rPr>
          <w:rFonts w:ascii="Times New Roman" w:hAnsi="Times New Roman"/>
          <w:sz w:val="24"/>
          <w:szCs w:val="24"/>
          <w:lang w:val="ro-RO"/>
        </w:rPr>
        <w:t>;</w:t>
      </w:r>
    </w:p>
    <w:p w14:paraId="5FC6FA53" w14:textId="5B0D315F" w:rsidR="004D3557" w:rsidRDefault="00D56CE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4. </w:t>
      </w:r>
      <w:r w:rsidR="004D3557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D3557">
        <w:rPr>
          <w:rFonts w:ascii="Times New Roman" w:hAnsi="Times New Roman"/>
          <w:b/>
          <w:bCs/>
          <w:sz w:val="24"/>
          <w:szCs w:val="24"/>
          <w:lang w:val="ro-RO"/>
        </w:rPr>
        <w:t xml:space="preserve"> Pomi</w:t>
      </w:r>
    </w:p>
    <w:p w14:paraId="7AABE851" w14:textId="0E8FD905" w:rsidR="004D3557" w:rsidRDefault="004D3557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loc. Pomi, nr. 105, jud. Satu Mare, telefon 0361 405493</w:t>
      </w:r>
      <w:r w:rsidR="00FE5095">
        <w:rPr>
          <w:rFonts w:ascii="Times New Roman" w:hAnsi="Times New Roman"/>
          <w:sz w:val="24"/>
          <w:szCs w:val="24"/>
          <w:lang w:val="ro-RO"/>
        </w:rPr>
        <w:t>;</w:t>
      </w:r>
    </w:p>
    <w:p w14:paraId="01AB71F6" w14:textId="18E9FAB7" w:rsidR="004D3557" w:rsidRDefault="00D56CE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5. </w:t>
      </w:r>
      <w:r w:rsidR="004D3557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D3557">
        <w:rPr>
          <w:rFonts w:ascii="Times New Roman" w:hAnsi="Times New Roman"/>
          <w:b/>
          <w:bCs/>
          <w:sz w:val="24"/>
          <w:szCs w:val="24"/>
          <w:lang w:val="ro-RO"/>
        </w:rPr>
        <w:t xml:space="preserve"> Micula</w:t>
      </w:r>
    </w:p>
    <w:p w14:paraId="07F36085" w14:textId="3F855F4C" w:rsidR="004D3557" w:rsidRDefault="004D3557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loc. Micula, str. Principală, nr. 79, jud. Satu Mare, telefon 0723 945054</w:t>
      </w:r>
      <w:r w:rsidR="00FE5095">
        <w:rPr>
          <w:rFonts w:ascii="Times New Roman" w:hAnsi="Times New Roman"/>
          <w:sz w:val="24"/>
          <w:szCs w:val="24"/>
          <w:lang w:val="ro-RO"/>
        </w:rPr>
        <w:t>;</w:t>
      </w:r>
    </w:p>
    <w:p w14:paraId="5838AD8F" w14:textId="5C1AAD0D" w:rsidR="004D3557" w:rsidRDefault="00D56CE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6. </w:t>
      </w:r>
      <w:r w:rsidR="004D3557" w:rsidRPr="00480204">
        <w:rPr>
          <w:rFonts w:ascii="Times New Roman" w:hAnsi="Times New Roman"/>
          <w:b/>
          <w:bCs/>
          <w:sz w:val="24"/>
          <w:szCs w:val="24"/>
          <w:lang w:val="ro-RO"/>
        </w:rPr>
        <w:t>Centrul de permanență</w:t>
      </w:r>
      <w:r w:rsidR="004D3557">
        <w:rPr>
          <w:rFonts w:ascii="Times New Roman" w:hAnsi="Times New Roman"/>
          <w:b/>
          <w:bCs/>
          <w:sz w:val="24"/>
          <w:szCs w:val="24"/>
          <w:lang w:val="ro-RO"/>
        </w:rPr>
        <w:t xml:space="preserve"> Valea Vinului</w:t>
      </w:r>
    </w:p>
    <w:p w14:paraId="3BBAFE8E" w14:textId="7B1AC759" w:rsidR="004D3557" w:rsidRDefault="004D3557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loc. Valea Vinului, str. Principală, nr. 111, jud. Satu Mare, telefon 0745 302228, 0261 876706.</w:t>
      </w:r>
    </w:p>
    <w:p w14:paraId="1D515817" w14:textId="77777777" w:rsidR="001427A2" w:rsidRDefault="001427A2" w:rsidP="00827810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F75C543" w14:textId="77777777" w:rsidR="00D73C50" w:rsidRDefault="00D73C50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0B432E5F" w14:textId="153E1F75" w:rsidR="006725B1" w:rsidRDefault="001427A2" w:rsidP="001427A2">
      <w:pPr>
        <w:tabs>
          <w:tab w:val="left" w:pos="1905"/>
        </w:tabs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 w:rsidR="006725B1"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 w:rsidR="006725B1"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  II</w:t>
      </w:r>
      <w:r w:rsidR="006725B1">
        <w:rPr>
          <w:rFonts w:ascii="Times New Roman" w:hAnsi="Times New Roman"/>
          <w:sz w:val="24"/>
          <w:szCs w:val="24"/>
          <w:lang w:val="ro-RO"/>
        </w:rPr>
        <w:t xml:space="preserve">. </w:t>
      </w:r>
      <w:r w:rsidR="006725B1" w:rsidRPr="006725B1">
        <w:rPr>
          <w:rFonts w:ascii="Times New Roman" w:hAnsi="Times New Roman"/>
          <w:b/>
          <w:bCs/>
          <w:sz w:val="24"/>
          <w:szCs w:val="24"/>
          <w:lang w:val="ro-RO"/>
        </w:rPr>
        <w:t xml:space="preserve">UNITĂȚI SANITARE PUBLICE CU PATURI </w:t>
      </w:r>
      <w:r w:rsidR="006725B1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2CE30AE8" w14:textId="77777777" w:rsidR="006725B1" w:rsidRDefault="006725B1" w:rsidP="00827810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7C55876" w14:textId="3FC46DFC" w:rsidR="00D519E3" w:rsidRDefault="006725B1" w:rsidP="00D519E3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SPITALUL JUDEȚEAN DE URGENȚĂ SATU MARE</w:t>
      </w:r>
      <w:r w:rsid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(</w:t>
      </w:r>
      <w:r w:rsidR="0063032D" w:rsidRPr="00FE6B98">
        <w:rPr>
          <w:rFonts w:ascii="Times New Roman" w:eastAsia="Calibri" w:hAnsi="Times New Roman"/>
          <w:b/>
          <w:bCs/>
          <w:sz w:val="24"/>
          <w:szCs w:val="24"/>
          <w:lang w:val="ro-RO"/>
        </w:rPr>
        <w:t>1102 paturi</w:t>
      </w:r>
      <w:r w:rsid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*) </w:t>
      </w:r>
      <w:r w:rsidR="00D519E3" w:rsidRPr="00D519E3">
        <w:rPr>
          <w:rFonts w:ascii="Times New Roman" w:hAnsi="Times New Roman"/>
          <w:sz w:val="24"/>
          <w:szCs w:val="24"/>
          <w:lang w:val="ro-RO"/>
        </w:rPr>
        <w:t xml:space="preserve">- management transferat Consiliului Județean Satu Mare; </w:t>
      </w:r>
    </w:p>
    <w:p w14:paraId="669BD463" w14:textId="77777777" w:rsidR="0063032D" w:rsidRPr="00D519E3" w:rsidRDefault="0063032D" w:rsidP="0063032D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CB18150" w14:textId="388B54E7" w:rsidR="00D519E3" w:rsidRDefault="00676551" w:rsidP="00D519E3">
      <w:pPr>
        <w:pStyle w:val="ListParagraph"/>
        <w:spacing w:after="0"/>
        <w:ind w:left="660"/>
        <w:rPr>
          <w:rFonts w:ascii="Times New Roman" w:eastAsia="Calibri" w:hAnsi="Times New Roman"/>
          <w:b/>
          <w:bCs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  <w:r w:rsid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Structura organizatorică</w:t>
      </w:r>
      <w:r w:rsid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>:</w:t>
      </w:r>
      <w:r w:rsid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</w:p>
    <w:p w14:paraId="6083AC7C" w14:textId="04E1807E" w:rsidR="006725B1" w:rsidRPr="0063032D" w:rsidRDefault="0063032D" w:rsidP="0063032D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  <w:r w:rsidR="00D519E3" w:rsidRP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Locația din mun. </w:t>
      </w:r>
      <w:r w:rsidR="006725B1" w:rsidRP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Satu Mare, str. Ravensburg, nr. 1 – 3, </w:t>
      </w:r>
      <w:r w:rsidR="006725B1" w:rsidRPr="0063032D">
        <w:rPr>
          <w:rFonts w:ascii="Times New Roman" w:eastAsia="Calibri" w:hAnsi="Times New Roman"/>
          <w:sz w:val="24"/>
          <w:szCs w:val="24"/>
          <w:lang w:val="ro-RO"/>
        </w:rPr>
        <w:t xml:space="preserve"> telefon 0261 748499</w:t>
      </w:r>
      <w:r w:rsidRPr="0063032D"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0CA8C203" w14:textId="02DD1EA4" w:rsidR="00FE6B98" w:rsidRPr="004D3557" w:rsidRDefault="0063032D" w:rsidP="00D519E3">
      <w:pPr>
        <w:pStyle w:val="ListParagraph"/>
        <w:spacing w:after="0"/>
        <w:ind w:left="660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>-</w:t>
      </w:r>
      <w:r w:rsidR="006725B1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cardiologie 60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din care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287B6A06" w14:textId="77ED2A5A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artiment</w:t>
      </w: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cardiologie intervenționa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>lă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6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19F1DC1" w14:textId="68F281C0" w:rsidR="00FE6B98" w:rsidRPr="0063032D" w:rsidRDefault="0063032D" w:rsidP="0063032D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 xml:space="preserve">                       </w:t>
      </w:r>
      <w:r w:rsidR="00FE6B98" w:rsidRPr="0063032D">
        <w:rPr>
          <w:rFonts w:ascii="Times New Roman" w:eastAsia="Calibri" w:hAnsi="Times New Roman"/>
          <w:sz w:val="24"/>
          <w:szCs w:val="24"/>
          <w:lang w:val="ro-RO"/>
        </w:rPr>
        <w:t xml:space="preserve"> chirurgie cardiovasculară</w:t>
      </w:r>
      <w:r w:rsidR="00BA222A" w:rsidRPr="0063032D">
        <w:rPr>
          <w:rFonts w:ascii="Times New Roman" w:eastAsia="Calibri" w:hAnsi="Times New Roman"/>
          <w:sz w:val="24"/>
          <w:szCs w:val="24"/>
          <w:lang w:val="ro-RO"/>
        </w:rPr>
        <w:t xml:space="preserve"> 6 paturi</w:t>
      </w:r>
      <w:r w:rsidR="00544055" w:rsidRPr="0063032D">
        <w:rPr>
          <w:rFonts w:ascii="Times New Roman" w:eastAsia="Calibri" w:hAnsi="Times New Roman"/>
          <w:sz w:val="24"/>
          <w:szCs w:val="24"/>
          <w:lang w:val="ro-RO"/>
        </w:rPr>
        <w:t>*</w:t>
      </w:r>
    </w:p>
    <w:p w14:paraId="2D37E0B8" w14:textId="6E2FE8D5" w:rsidR="00FE6B98" w:rsidRPr="004D3557" w:rsidRDefault="0063032D" w:rsidP="0063032D">
      <w:pPr>
        <w:tabs>
          <w:tab w:val="right" w:pos="9720"/>
        </w:tabs>
        <w:spacing w:after="0"/>
        <w:jc w:val="both"/>
        <w:rPr>
          <w:rFonts w:ascii="Times New Roman" w:eastAsia="Calibri" w:hAnsi="Times New Roman"/>
          <w:sz w:val="28"/>
          <w:szCs w:val="28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lastRenderedPageBreak/>
        <w:t xml:space="preserve">       </w:t>
      </w:r>
      <w:r w:rsidR="00FE5095">
        <w:rPr>
          <w:rFonts w:ascii="Times New Roman" w:eastAsia="Calibri" w:hAnsi="Times New Roman"/>
          <w:sz w:val="24"/>
          <w:szCs w:val="24"/>
          <w:lang w:val="ro-RO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ro-RO"/>
        </w:rPr>
        <w:t xml:space="preserve">   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Compartiment nefrologie 16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din care:</w:t>
      </w:r>
      <w:r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53B4CBA2" w14:textId="6D06083A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dializă peritoneală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2 paturi</w:t>
      </w:r>
    </w:p>
    <w:p w14:paraId="239DAACF" w14:textId="06B7EF6C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pediatrie 55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din care:</w:t>
      </w:r>
    </w:p>
    <w:p w14:paraId="5C96935A" w14:textId="4D75B9A6" w:rsidR="006C4BE7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terapie acută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5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2DDE0B68" w14:textId="385FE208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pneumologi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>e</w:t>
      </w: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5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4E94930B" w14:textId="56AE88D5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bookmarkStart w:id="7" w:name="_Hlk188960478"/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diabet zaharat, nutriție și boli metabolice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5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;</w:t>
      </w:r>
    </w:p>
    <w:bookmarkEnd w:id="7"/>
    <w:p w14:paraId="2781E585" w14:textId="200764B0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ATI 35 paturi</w:t>
      </w:r>
      <w:r w:rsidR="00544055" w:rsidRPr="004D3557">
        <w:rPr>
          <w:rFonts w:ascii="Times New Roman" w:eastAsia="Calibri" w:hAnsi="Times New Roman"/>
          <w:sz w:val="24"/>
          <w:szCs w:val="24"/>
          <w:lang w:val="ro-RO"/>
        </w:rPr>
        <w:t>*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3D4ED6D7" w14:textId="00C42581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toxicologie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3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494C070" w14:textId="08B2C67F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gastroenterologie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25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9A7435C" w14:textId="2EC9A459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chirurgie generală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79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18AE4BE4" w14:textId="516F26BF" w:rsidR="00FE6B98" w:rsidRPr="004D3557" w:rsidRDefault="00FE6B98" w:rsidP="00827810">
      <w:pPr>
        <w:spacing w:after="0"/>
        <w:ind w:left="981" w:firstLine="459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compartiment chirurgie orală și maxilo-facială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8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71A21668" w14:textId="302E3F0F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compartiment chirurgie vasculară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4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FA41752" w14:textId="270B3555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chirurgie plastică, microchirurgie reconstructiv</w:t>
      </w:r>
      <w:r w:rsidR="00983943" w:rsidRPr="004D3557">
        <w:rPr>
          <w:rFonts w:ascii="Times New Roman" w:eastAsia="Calibri" w:hAnsi="Times New Roman"/>
          <w:sz w:val="24"/>
          <w:szCs w:val="24"/>
          <w:lang w:val="ro-RO"/>
        </w:rPr>
        <w:t>ă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25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C4BE7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551FAB49" w14:textId="4464010C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pentru arși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10 paturi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AFAEB28" w14:textId="63971E53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ortopedie și traumatologi</w:t>
      </w:r>
      <w:r w:rsidR="00983943" w:rsidRPr="004D3557">
        <w:rPr>
          <w:rFonts w:ascii="Times New Roman" w:eastAsia="Calibri" w:hAnsi="Times New Roman"/>
          <w:sz w:val="24"/>
          <w:szCs w:val="24"/>
          <w:lang w:val="ro-RO"/>
        </w:rPr>
        <w:t>e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50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71C3CFD" w14:textId="5CAB2AEA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chirurgie și ortopedie infantilă 25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15C9F7C" w14:textId="0F276D77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urologie 30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3A507AA" w14:textId="3397F769" w:rsidR="00FE6B98" w:rsidRPr="004D3557" w:rsidRDefault="0063032D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obstetrică – ginecologie 85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983943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7D23D501" w14:textId="67FB4538" w:rsidR="00FE6B98" w:rsidRPr="004D3557" w:rsidRDefault="00FE6B98" w:rsidP="00827810">
      <w:pPr>
        <w:spacing w:after="0"/>
        <w:ind w:left="981" w:firstLine="459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onco-ginecologie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10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62AF75CE" w14:textId="2D9B5986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obstetrică patologică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BC0C260" w14:textId="3F4180B0" w:rsidR="00FE6B98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neonatologie 50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983943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3CEDBD29" w14:textId="4EF2BB80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prematuri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10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77E9F6C" w14:textId="510FF5FD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terapie intensivă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13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AD8219F" w14:textId="40EE8927" w:rsidR="00FE6B98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ORL  25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3C328D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108E9BC5" w14:textId="1A1064BA" w:rsidR="00FE6B98" w:rsidRPr="004D3557" w:rsidRDefault="00BA222A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ompartiment ORL copii</w:t>
      </w: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8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A3C4B70" w14:textId="2DFF8A20" w:rsidR="00FE6B98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Secția neurologie 60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3C328D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6626D875" w14:textId="3F62AD2B" w:rsidR="00FE6B98" w:rsidRPr="004D3557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 xml:space="preserve">terapie acută 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>10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7B4AF95C" w14:textId="38537C14" w:rsidR="00FE6B98" w:rsidRDefault="00FE6B98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neurologie cronici</w:t>
      </w:r>
      <w:r w:rsidR="00BA222A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15 paturi</w:t>
      </w:r>
      <w:r w:rsidR="00E8789C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4AEAE018" w14:textId="252BC779" w:rsidR="00ED43C9" w:rsidRPr="004D3557" w:rsidRDefault="00ED43C9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compartiment UACA 10 paturi</w:t>
      </w:r>
      <w:r w:rsidR="00E8789C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64D3E1B" w14:textId="184987D4" w:rsidR="00FE6B98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Unitate Primire Urgențe (UPU) – SMURD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C5432B3" w14:textId="40A1BFD8" w:rsidR="00FE6B98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>Centru de hemodializă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(</w:t>
      </w:r>
      <w:r w:rsidR="00FE6B98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7 aparate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);</w:t>
      </w:r>
    </w:p>
    <w:p w14:paraId="3EA86E5B" w14:textId="455343ED" w:rsidR="00840485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Farmacia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</w:p>
    <w:p w14:paraId="5E9E66D5" w14:textId="3090FD54" w:rsidR="00840485" w:rsidRPr="004D3557" w:rsidRDefault="001427A2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Bloc operator central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DDBE80B" w14:textId="6ECC5976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Bloc de nașteri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861F90F" w14:textId="1F2F25DD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Săli de operații ORL și oftalmologie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619CB972" w14:textId="1757D265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Unitate de transfuzie sanguină 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4833423" w14:textId="408DB4A4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Sterilizare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87407DE" w14:textId="285E3115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Laborator analize medicale 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65EB1BB" w14:textId="0969513C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Laborator radiologie și imagistică medicală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</w:p>
    <w:p w14:paraId="19D523DC" w14:textId="3F6E66C4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Laborator de angiografie și cardiologie intervențională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0CD68FE" w14:textId="427D7E03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Serviciul anatomie patologică</w:t>
      </w:r>
    </w:p>
    <w:p w14:paraId="0341A95A" w14:textId="77777777" w:rsidR="00840485" w:rsidRPr="004D3557" w:rsidRDefault="00840485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citologie</w:t>
      </w:r>
    </w:p>
    <w:p w14:paraId="090A8358" w14:textId="77777777" w:rsidR="00840485" w:rsidRPr="004D3557" w:rsidRDefault="00840485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histopatologie</w:t>
      </w:r>
    </w:p>
    <w:p w14:paraId="735D696F" w14:textId="77777777" w:rsidR="00840485" w:rsidRPr="004D3557" w:rsidRDefault="00840485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4D3557">
        <w:rPr>
          <w:rFonts w:ascii="Times New Roman" w:eastAsia="Calibri" w:hAnsi="Times New Roman"/>
          <w:sz w:val="24"/>
          <w:szCs w:val="24"/>
          <w:lang w:val="ro-RO"/>
        </w:rPr>
        <w:t>compartiment prosectură</w:t>
      </w:r>
    </w:p>
    <w:p w14:paraId="61A2CD6F" w14:textId="62750C86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Serviciul de prevenire a infecțiilor asociate asistenței medicale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DB011A3" w14:textId="54E7FA2A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Compartiment de primire – internare a bolnavilor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6A16CCA" w14:textId="1A606818" w:rsidR="00840485" w:rsidRPr="004D3557" w:rsidRDefault="001427A2" w:rsidP="00827810">
      <w:pPr>
        <w:spacing w:after="0"/>
        <w:ind w:left="9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840485" w:rsidRPr="004D3557">
        <w:rPr>
          <w:rFonts w:ascii="Times New Roman" w:eastAsia="Calibri" w:hAnsi="Times New Roman"/>
          <w:sz w:val="24"/>
          <w:szCs w:val="24"/>
          <w:lang w:val="ro-RO"/>
        </w:rPr>
        <w:t>Serviciul de evaluare și statistică medicală</w:t>
      </w:r>
      <w:r w:rsidR="00D6755F">
        <w:rPr>
          <w:rFonts w:ascii="Times New Roman" w:eastAsia="Calibri" w:hAnsi="Times New Roman"/>
          <w:sz w:val="24"/>
          <w:szCs w:val="24"/>
          <w:lang w:val="ro-RO"/>
        </w:rPr>
        <w:t>.</w:t>
      </w:r>
    </w:p>
    <w:p w14:paraId="5143AE06" w14:textId="77777777" w:rsidR="00D519E3" w:rsidRPr="00FE6B98" w:rsidRDefault="00D519E3" w:rsidP="004804D8">
      <w:pPr>
        <w:spacing w:after="0"/>
        <w:jc w:val="both"/>
        <w:rPr>
          <w:rFonts w:ascii="Times New Roman" w:eastAsia="Calibri" w:hAnsi="Times New Roman"/>
          <w:sz w:val="16"/>
          <w:szCs w:val="16"/>
          <w:lang w:val="ro-RO"/>
        </w:rPr>
      </w:pPr>
    </w:p>
    <w:p w14:paraId="5ECD72A8" w14:textId="074FA5E1" w:rsidR="00887810" w:rsidRPr="00CE1227" w:rsidRDefault="00676551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 </w:t>
      </w:r>
      <w:r w:rsidR="0063032D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1.2 Locația din mun. </w:t>
      </w:r>
      <w:r w:rsidR="000541F4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Satu Mare, </w:t>
      </w:r>
      <w:r w:rsidR="00610A4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</w:t>
      </w:r>
      <w:r w:rsidR="00915E05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tr. Eroii Revoluției, nr. 1 – 2</w:t>
      </w:r>
      <w:r w:rsidR="0063032D">
        <w:rPr>
          <w:rFonts w:ascii="Times New Roman" w:eastAsia="Calibri" w:hAnsi="Times New Roman"/>
          <w:sz w:val="24"/>
          <w:szCs w:val="24"/>
          <w:lang w:val="ro-RO"/>
        </w:rPr>
        <w:t xml:space="preserve"> :</w:t>
      </w:r>
    </w:p>
    <w:p w14:paraId="277C0234" w14:textId="57EC98FF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medicină internă 75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5B6D5F67" w14:textId="143DF970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lastRenderedPageBreak/>
        <w:t xml:space="preserve">compartiment endocrinologie 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>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DF1DC72" w14:textId="2896EE65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reumatologie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10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12A2B5B8" w14:textId="41444EB7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compartiment geriatrie 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>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721FF15" w14:textId="748C9AE5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compartiment interne cronici 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>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3CE05649" w14:textId="511F29EB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diabet zaharat, nutriție și boli metabolice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5 paturi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E31BC0F" w14:textId="2D8E876D" w:rsidR="00915E05" w:rsidRPr="00CE1227" w:rsidRDefault="00DC0896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diabet zaharat, nutriție și boli metabolice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25 paturi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*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25083436" w14:textId="4FEE2741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terapie acută 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A40C796" w14:textId="6465AAD7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>S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ecția oncologie medicală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55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BA222A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din care:</w:t>
      </w:r>
    </w:p>
    <w:p w14:paraId="2235D13C" w14:textId="2B57DF2F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hematologie 10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52DC2AA" w14:textId="2E13AB7C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oftalmologie 25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610A4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din care:</w:t>
      </w:r>
    </w:p>
    <w:p w14:paraId="3791D132" w14:textId="43A66DBE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oftalmologie copii 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013320B" w14:textId="69B81802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psihiatrie acuți 62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B73C9C2" w14:textId="38BB90B9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psihiatrie cronici 60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40FD166" w14:textId="6E6B9B60" w:rsidR="00915E05" w:rsidRPr="00CE1227" w:rsidRDefault="00676551" w:rsidP="00827810">
      <w:pPr>
        <w:spacing w:after="0"/>
        <w:ind w:left="131" w:firstLine="589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Compartiment psihiatrie pediatrică 10 paturi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*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DE0F931" w14:textId="3134A1E5" w:rsidR="00915E0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dermatovenerologie 25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AC49D0C" w14:textId="73885126" w:rsidR="00915E05" w:rsidRPr="00CE1227" w:rsidRDefault="00915E0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sală de mici intervenții chirurgicale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E6985C9" w14:textId="4B3396F2" w:rsidR="00915E05" w:rsidRPr="00CE1227" w:rsidRDefault="00610A42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         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Secția de medicină fizică și de reabilitare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915E05" w:rsidRPr="00CE1227">
        <w:rPr>
          <w:rFonts w:ascii="Times New Roman" w:eastAsia="Calibri" w:hAnsi="Times New Roman"/>
          <w:sz w:val="24"/>
          <w:szCs w:val="24"/>
          <w:lang w:val="ro-RO"/>
        </w:rPr>
        <w:t>(recuperare, medicină fizică și balneologie)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25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CF8E606" w14:textId="121486FD" w:rsidR="00840485" w:rsidRPr="00CE1227" w:rsidRDefault="0084048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Farmacie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7D5D83F" w14:textId="2200C1B8" w:rsidR="00840485" w:rsidRPr="00CE1227" w:rsidRDefault="0084048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Unitate de transfuzie sanguină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99E1C53" w14:textId="7D50DB7A" w:rsidR="00840485" w:rsidRPr="00CE1227" w:rsidRDefault="0084048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bookmarkStart w:id="8" w:name="_Hlk212625149"/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Laborator analize medicale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81C81B8" w14:textId="5DD2DC0E" w:rsidR="00840485" w:rsidRPr="00CE1227" w:rsidRDefault="0084048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Laborator radiologie și imagistică medicală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bookmarkEnd w:id="8"/>
    <w:p w14:paraId="72799BDE" w14:textId="4612E473" w:rsidR="00840485" w:rsidRPr="00CE1227" w:rsidRDefault="0054405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de primire-internare a bolnavilor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CD4F98B" w14:textId="67411015" w:rsidR="0054405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Cabinet oncologie medicală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F33863B" w14:textId="77777777" w:rsidR="002F3762" w:rsidRDefault="00610A42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136EDCB3" w14:textId="3B82BCA7" w:rsidR="00915E05" w:rsidRPr="00CE1227" w:rsidRDefault="0063032D" w:rsidP="0063032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  1.3 Locația din mun.</w:t>
      </w:r>
      <w:r w:rsidR="00676551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  <w:r w:rsidR="002F376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Satu Mare, </w:t>
      </w:r>
      <w:r w:rsidR="00AD45A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</w:t>
      </w:r>
      <w:r w:rsidR="00610A4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tr. Corvinilor, nr. 47</w:t>
      </w:r>
      <w:r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3DC274B5" w14:textId="423307E3" w:rsidR="00610A42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610A42" w:rsidRPr="00CE1227">
        <w:rPr>
          <w:rFonts w:ascii="Times New Roman" w:eastAsia="Calibri" w:hAnsi="Times New Roman"/>
          <w:sz w:val="24"/>
          <w:szCs w:val="24"/>
          <w:lang w:val="ro-RO"/>
        </w:rPr>
        <w:t>Secția boli infecțioase adulți 63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610A4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din care: </w:t>
      </w:r>
    </w:p>
    <w:p w14:paraId="680424B6" w14:textId="3AC27598" w:rsidR="00610A42" w:rsidRPr="00CE1227" w:rsidRDefault="00610A42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HIV/SIDA adulți 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201359C" w14:textId="512611CC" w:rsidR="00610A42" w:rsidRPr="00CE1227" w:rsidRDefault="00610A42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boli infecțioase copii 12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3724CD6" w14:textId="3C85A72F" w:rsidR="00610A42" w:rsidRPr="00CE1227" w:rsidRDefault="00610A42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HIV/SIDA copii 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1F6FE2E" w14:textId="77777777" w:rsidR="0064525E" w:rsidRDefault="0064525E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009E1A56" w14:textId="04D9F3E6" w:rsidR="00BA3804" w:rsidRPr="00CE1227" w:rsidRDefault="0063032D" w:rsidP="0063032D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  1.4 Locația din  mun</w:t>
      </w:r>
      <w:r w:rsidR="000541F4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Satu Mare, </w:t>
      </w:r>
      <w:r w:rsidR="00BA3804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str. Astronauților, nr. 7</w:t>
      </w:r>
      <w:r w:rsidR="00BA3804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, 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telefon</w:t>
      </w:r>
      <w:r w:rsidR="00CE1227">
        <w:rPr>
          <w:rFonts w:ascii="Times New Roman" w:eastAsia="Calibri" w:hAnsi="Times New Roman"/>
          <w:sz w:val="24"/>
          <w:szCs w:val="24"/>
          <w:lang w:val="ro-RO"/>
        </w:rPr>
        <w:t xml:space="preserve"> 0261 727450</w:t>
      </w:r>
      <w:r w:rsidR="001427A2"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4585ABA4" w14:textId="096A2EC1" w:rsidR="00BA3804" w:rsidRDefault="00BA3804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Centru de sănătate mintală și pentru prevenirea adicțiilor</w:t>
      </w:r>
    </w:p>
    <w:p w14:paraId="38DCEF08" w14:textId="77777777" w:rsidR="0064525E" w:rsidRPr="00CE1227" w:rsidRDefault="0064525E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58120B3D" w14:textId="2369D7F7" w:rsidR="00BA3804" w:rsidRPr="00CE1227" w:rsidRDefault="00676551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 xml:space="preserve">      </w:t>
      </w:r>
      <w:r w:rsidRPr="00676551">
        <w:rPr>
          <w:rFonts w:ascii="Times New Roman" w:eastAsia="Calibri" w:hAnsi="Times New Roman"/>
          <w:b/>
          <w:bCs/>
          <w:sz w:val="24"/>
          <w:szCs w:val="24"/>
          <w:lang w:val="ro-RO"/>
        </w:rPr>
        <w:t>1.5</w:t>
      </w:r>
      <w:r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>Locația din mun.</w:t>
      </w:r>
      <w:r w:rsidR="00CC01E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Satu Mare, </w:t>
      </w:r>
      <w:r w:rsidR="00BB26B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str. Ady Endre, nr. 34</w:t>
      </w:r>
      <w:bookmarkStart w:id="9" w:name="_Hlk212626083"/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, </w:t>
      </w:r>
      <w:bookmarkStart w:id="10" w:name="_Hlk212625830"/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jud. Satu Mare</w:t>
      </w:r>
      <w:bookmarkEnd w:id="10"/>
    </w:p>
    <w:bookmarkEnd w:id="9"/>
    <w:p w14:paraId="63698D47" w14:textId="3302B1C2" w:rsidR="00BA3804" w:rsidRDefault="00BB26B9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Serviciul județean de medicină legală</w:t>
      </w:r>
    </w:p>
    <w:p w14:paraId="17F0B452" w14:textId="77777777" w:rsidR="0064525E" w:rsidRPr="00CE1227" w:rsidRDefault="0064525E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59D9A97D" w14:textId="3B08AB8F" w:rsidR="00177D59" w:rsidRPr="00CE1227" w:rsidRDefault="001427A2" w:rsidP="001427A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  1.</w:t>
      </w:r>
      <w:r w:rsidR="00676551">
        <w:rPr>
          <w:rFonts w:ascii="Times New Roman" w:eastAsia="Calibri" w:hAnsi="Times New Roman"/>
          <w:b/>
          <w:bCs/>
          <w:sz w:val="24"/>
          <w:szCs w:val="24"/>
          <w:lang w:val="ro-RO"/>
        </w:rPr>
        <w:t>6</w:t>
      </w: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Locația din  mun. </w:t>
      </w:r>
      <w:r w:rsidR="00CC01E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Satu Mare, </w:t>
      </w:r>
      <w:r w:rsidR="00177D5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str. Eroii Revoluției, nr. 23</w:t>
      </w:r>
      <w:r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5DFC761F" w14:textId="57358349" w:rsidR="00177D59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177D59" w:rsidRPr="00CE1227">
        <w:rPr>
          <w:rFonts w:ascii="Times New Roman" w:eastAsia="Calibri" w:hAnsi="Times New Roman"/>
          <w:sz w:val="24"/>
          <w:szCs w:val="24"/>
          <w:lang w:val="ro-RO"/>
        </w:rPr>
        <w:t>Centrul județean de diabet zaharat, nutriție și boli metabolice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94C65F1" w14:textId="3AFA6508" w:rsidR="00177D59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177D59" w:rsidRPr="00CE1227">
        <w:rPr>
          <w:rFonts w:ascii="Times New Roman" w:eastAsia="Calibri" w:hAnsi="Times New Roman"/>
          <w:sz w:val="24"/>
          <w:szCs w:val="24"/>
          <w:lang w:val="ro-RO"/>
        </w:rPr>
        <w:t>Cabinet diabet zaharat, nutriție și boli metabolice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6C531EC" w14:textId="77777777" w:rsidR="0064525E" w:rsidRDefault="0064525E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591B9ED9" w14:textId="20BA4C2C" w:rsidR="00BB26B9" w:rsidRPr="00CE1227" w:rsidRDefault="001427A2" w:rsidP="001427A2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  1.</w:t>
      </w:r>
      <w:r w:rsidR="00676551">
        <w:rPr>
          <w:rFonts w:ascii="Times New Roman" w:eastAsia="Calibri" w:hAnsi="Times New Roman"/>
          <w:b/>
          <w:bCs/>
          <w:sz w:val="24"/>
          <w:szCs w:val="24"/>
          <w:lang w:val="ro-RO"/>
        </w:rPr>
        <w:t>7</w:t>
      </w: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Locația din mun.</w:t>
      </w:r>
      <w:r w:rsidR="00CC01E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Satu Mare, </w:t>
      </w:r>
      <w:r w:rsidR="007560B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</w:t>
      </w:r>
      <w:r w:rsidR="00BB26B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tr. Gheorghe </w:t>
      </w:r>
      <w:r w:rsidR="007560B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L</w:t>
      </w:r>
      <w:r w:rsidR="00BB26B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azăr</w:t>
      </w:r>
      <w:r w:rsidR="00CC01E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,</w:t>
      </w:r>
      <w:r w:rsidR="00BB26B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</w:t>
      </w:r>
      <w:r w:rsidR="007560B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n</w:t>
      </w:r>
      <w:r w:rsidR="00BB26B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r. </w:t>
      </w:r>
      <w:r w:rsidR="007560B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5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CE1227">
        <w:rPr>
          <w:rFonts w:ascii="Times New Roman" w:eastAsia="Calibri" w:hAnsi="Times New Roman"/>
          <w:sz w:val="24"/>
          <w:szCs w:val="24"/>
          <w:lang w:val="ro-RO"/>
        </w:rPr>
        <w:t xml:space="preserve"> telefon 0261 748600</w:t>
      </w:r>
      <w:r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2667E9FA" w14:textId="1A6C9EA4" w:rsidR="00BA3804" w:rsidRPr="00CE1227" w:rsidRDefault="007560B2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Centru de planificare familială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48B3730" w14:textId="540EBF30" w:rsidR="0064525E" w:rsidRDefault="007560B2" w:rsidP="0064525E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Cabinet medicină sportivă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F22EC86" w14:textId="6558CAE5" w:rsidR="00BB26B9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Ambulatoriul integrat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cu cabinete în specialitățile:</w:t>
      </w:r>
    </w:p>
    <w:p w14:paraId="39D8A846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medicină internă</w:t>
      </w:r>
    </w:p>
    <w:p w14:paraId="47BC45DE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cardiologie</w:t>
      </w:r>
    </w:p>
    <w:p w14:paraId="1CD13795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pneumologie</w:t>
      </w:r>
    </w:p>
    <w:p w14:paraId="214E121E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ORL</w:t>
      </w:r>
    </w:p>
    <w:p w14:paraId="4B19CB36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oftalmologie</w:t>
      </w:r>
    </w:p>
    <w:p w14:paraId="3795A6F1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lastRenderedPageBreak/>
        <w:t>chirurgie generală</w:t>
      </w:r>
    </w:p>
    <w:p w14:paraId="03323A9B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obstetrică – ginecologie</w:t>
      </w:r>
    </w:p>
    <w:p w14:paraId="38FEF1A0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neurologie</w:t>
      </w:r>
    </w:p>
    <w:p w14:paraId="27884C23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ortopedie și traumatologie</w:t>
      </w:r>
    </w:p>
    <w:p w14:paraId="32DDB05C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dermatovenerologie</w:t>
      </w:r>
    </w:p>
    <w:p w14:paraId="7DC3847F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nefrologie</w:t>
      </w:r>
    </w:p>
    <w:p w14:paraId="50BEFC7D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endocrinologie</w:t>
      </w:r>
    </w:p>
    <w:p w14:paraId="49E92718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urologie</w:t>
      </w:r>
    </w:p>
    <w:p w14:paraId="108D9BD6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imunologie clinică și alergologie</w:t>
      </w:r>
    </w:p>
    <w:p w14:paraId="23A02B99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psihiatrie</w:t>
      </w:r>
    </w:p>
    <w:p w14:paraId="52B551AA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neuropsihiatrie infantilă</w:t>
      </w:r>
    </w:p>
    <w:p w14:paraId="110AD2BC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maxilo – facială</w:t>
      </w:r>
    </w:p>
    <w:p w14:paraId="67431FF4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plastică, microchirurgie reconstructivă</w:t>
      </w:r>
    </w:p>
    <w:p w14:paraId="152DD38C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și ortopedie infantilă</w:t>
      </w:r>
    </w:p>
    <w:p w14:paraId="1A1957A9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pediatrie</w:t>
      </w:r>
    </w:p>
    <w:p w14:paraId="5944B1E7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gastroenterologie</w:t>
      </w:r>
    </w:p>
    <w:p w14:paraId="3B69DE02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reumatologie</w:t>
      </w:r>
    </w:p>
    <w:p w14:paraId="6776CC90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medicina muncii</w:t>
      </w:r>
    </w:p>
    <w:p w14:paraId="5392A859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boli infecțioase</w:t>
      </w:r>
    </w:p>
    <w:p w14:paraId="3C5137B9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vasculară</w:t>
      </w:r>
    </w:p>
    <w:p w14:paraId="12D3826F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cardiovasculară</w:t>
      </w:r>
    </w:p>
    <w:p w14:paraId="573FA813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hematologie</w:t>
      </w:r>
    </w:p>
    <w:p w14:paraId="401FD33E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medicină fizică și de reabilitare (recuperare, medicină fizică și balneologie)</w:t>
      </w:r>
    </w:p>
    <w:p w14:paraId="1FF7D268" w14:textId="77777777" w:rsidR="00BB26B9" w:rsidRPr="00CE1227" w:rsidRDefault="00BB26B9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geriatrie</w:t>
      </w:r>
    </w:p>
    <w:p w14:paraId="014FB44E" w14:textId="18106BC2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abinet audiologie</w:t>
      </w:r>
    </w:p>
    <w:p w14:paraId="69C4C39D" w14:textId="097E4847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abinet logopedie</w:t>
      </w:r>
    </w:p>
    <w:p w14:paraId="3C914F7A" w14:textId="4F549C8D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abinet psihologie</w:t>
      </w:r>
    </w:p>
    <w:p w14:paraId="2DA2E0C6" w14:textId="25FEE597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l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aborator recuperare, medicină fizică și balneologie (baza de tratament)</w:t>
      </w:r>
    </w:p>
    <w:p w14:paraId="5C95E385" w14:textId="17E139CA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s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ala de gimnastică</w:t>
      </w:r>
    </w:p>
    <w:p w14:paraId="7D464C1D" w14:textId="6C16B977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l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aborator explorări funcționale</w:t>
      </w:r>
    </w:p>
    <w:p w14:paraId="0CE2FCD5" w14:textId="415380D8" w:rsidR="00BB26B9" w:rsidRPr="00CE1227" w:rsidRDefault="00544055" w:rsidP="00827810">
      <w:pPr>
        <w:spacing w:after="0"/>
        <w:ind w:firstLine="144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l</w:t>
      </w:r>
      <w:r w:rsidR="00BB26B9" w:rsidRPr="00CE1227">
        <w:rPr>
          <w:rFonts w:ascii="Times New Roman" w:eastAsia="Calibri" w:hAnsi="Times New Roman"/>
          <w:sz w:val="24"/>
          <w:szCs w:val="24"/>
          <w:lang w:val="ro-RO"/>
        </w:rPr>
        <w:t>aborator de endoscopie digestivă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40B738F" w14:textId="77777777" w:rsidR="004804D8" w:rsidRDefault="00AD45A2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5034797E" w14:textId="3F034746" w:rsidR="00FE6B98" w:rsidRPr="00CE1227" w:rsidRDefault="001427A2" w:rsidP="001427A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   1.</w:t>
      </w:r>
      <w:r w:rsidR="00676551">
        <w:rPr>
          <w:rFonts w:ascii="Times New Roman" w:eastAsia="Calibri" w:hAnsi="Times New Roman"/>
          <w:b/>
          <w:bCs/>
          <w:sz w:val="24"/>
          <w:szCs w:val="24"/>
          <w:lang w:val="ro-RO"/>
        </w:rPr>
        <w:t>8</w:t>
      </w:r>
      <w:r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Locația din orașul </w:t>
      </w:r>
      <w:r w:rsidR="00CC01E9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 Tășnad, </w:t>
      </w:r>
      <w:r w:rsidR="00AD45A2" w:rsidRPr="00D519E3">
        <w:rPr>
          <w:rFonts w:ascii="Times New Roman" w:eastAsia="Calibri" w:hAnsi="Times New Roman"/>
          <w:b/>
          <w:bCs/>
          <w:sz w:val="24"/>
          <w:szCs w:val="24"/>
          <w:lang w:val="ro-RO"/>
        </w:rPr>
        <w:t>str. Zorilor, nr. 34,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sz w:val="24"/>
          <w:szCs w:val="24"/>
          <w:lang w:val="ro-RO"/>
        </w:rPr>
        <w:t xml:space="preserve"> telefon 0261 825550</w:t>
      </w:r>
      <w:r>
        <w:rPr>
          <w:rFonts w:ascii="Times New Roman" w:eastAsia="Calibri" w:hAnsi="Times New Roman"/>
          <w:sz w:val="24"/>
          <w:szCs w:val="24"/>
          <w:lang w:val="ro-RO"/>
        </w:rPr>
        <w:t>:</w:t>
      </w:r>
    </w:p>
    <w:p w14:paraId="40CFFCFD" w14:textId="54C96476" w:rsidR="00AD45A2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>Secția medicină internă cronici 26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BDF33A8" w14:textId="0196A833" w:rsidR="00AD45A2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>Secția pediatrie 25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din care: </w:t>
      </w:r>
    </w:p>
    <w:p w14:paraId="3CCDB762" w14:textId="12426663" w:rsidR="00AD45A2" w:rsidRPr="00CE1227" w:rsidRDefault="00AD45A2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compartiment recuperare pediatrică 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B00EE1D" w14:textId="64BBD06C" w:rsidR="00AD45A2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Camera de gardă 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–</w:t>
      </w:r>
      <w:r w:rsidR="00AD45A2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Tășnad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271DDDEB" w14:textId="1437B254" w:rsidR="00FE6B98" w:rsidRPr="00CE1227" w:rsidRDefault="00BA3804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Farmacie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E8EE899" w14:textId="37C0F3FE" w:rsidR="00BA3804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BA3804" w:rsidRPr="00CE1227">
        <w:rPr>
          <w:rFonts w:ascii="Times New Roman" w:eastAsia="Calibri" w:hAnsi="Times New Roman"/>
          <w:sz w:val="24"/>
          <w:szCs w:val="24"/>
          <w:lang w:val="ro-RO"/>
        </w:rPr>
        <w:t>Laborator analize medicale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B7DDDAC" w14:textId="005D28F3" w:rsidR="00BA3804" w:rsidRPr="00CE1227" w:rsidRDefault="00BA3804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Laborator radiologie și imagistică medicală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6C26569E" w14:textId="10F8A54F" w:rsidR="00BB26B9" w:rsidRPr="00CE1227" w:rsidRDefault="00BB26B9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Cabinet planificare familială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167F56A" w14:textId="254C5A3F" w:rsidR="00FE6B98" w:rsidRPr="00CE1227" w:rsidRDefault="00BA3804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 xml:space="preserve">Ambulatoriu integrat Tășnad, cu 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cabinete în 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specialitățile:</w:t>
      </w:r>
    </w:p>
    <w:p w14:paraId="128417C2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medicină internă</w:t>
      </w:r>
    </w:p>
    <w:p w14:paraId="70902226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chirurgie generală</w:t>
      </w:r>
    </w:p>
    <w:p w14:paraId="647B003E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obstetrică – ginecologie</w:t>
      </w:r>
    </w:p>
    <w:p w14:paraId="5DC52EDA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pediatrie</w:t>
      </w:r>
    </w:p>
    <w:p w14:paraId="70A34359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ORL</w:t>
      </w:r>
    </w:p>
    <w:p w14:paraId="425BAB96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oftalmologie</w:t>
      </w:r>
    </w:p>
    <w:p w14:paraId="51D275E1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cardiologie</w:t>
      </w:r>
    </w:p>
    <w:p w14:paraId="12011128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ortopedie și traumatologie</w:t>
      </w:r>
    </w:p>
    <w:p w14:paraId="4DFBEBE5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lastRenderedPageBreak/>
        <w:t>neurologie</w:t>
      </w:r>
    </w:p>
    <w:p w14:paraId="54958B27" w14:textId="77777777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psihiatrie</w:t>
      </w:r>
    </w:p>
    <w:p w14:paraId="080844A4" w14:textId="410553F5" w:rsidR="00BA3804" w:rsidRPr="00CE1227" w:rsidRDefault="00BA3804" w:rsidP="00827810">
      <w:pPr>
        <w:spacing w:after="0"/>
        <w:ind w:left="810" w:firstLine="63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dermatovenerologie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1B12DB1" w14:textId="53B31415" w:rsidR="00F430FC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Însoțitori 72 paturi</w:t>
      </w:r>
      <w:r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din care: </w:t>
      </w:r>
    </w:p>
    <w:p w14:paraId="6B10299B" w14:textId="24FF49F1" w:rsidR="00544055" w:rsidRPr="00CE1227" w:rsidRDefault="0054405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10 paturi la Tășnad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00C84760" w14:textId="2DEA6F90" w:rsidR="00F430FC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Spitalizare de zi 79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,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din care: </w:t>
      </w:r>
    </w:p>
    <w:p w14:paraId="68037223" w14:textId="7FACD89F" w:rsidR="00544055" w:rsidRPr="00CE1227" w:rsidRDefault="00544055" w:rsidP="00827810">
      <w:pPr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10 paturi la Tășnad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673E9968" w14:textId="3B6BF98B" w:rsidR="00544055" w:rsidRPr="00CE1227" w:rsidRDefault="00544055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>*53 paturi închise temporar</w:t>
      </w:r>
    </w:p>
    <w:p w14:paraId="67900BD0" w14:textId="2C2471FB" w:rsidR="00544055" w:rsidRPr="00CE1227" w:rsidRDefault="00676551" w:rsidP="00827810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bookmarkStart w:id="11" w:name="_Hlk188969745"/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Compartiment chirurgie cardiovasculară</w:t>
      </w:r>
      <w:r w:rsidR="00F430FC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6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C220D05" w14:textId="0D357FAE" w:rsidR="00544055" w:rsidRPr="00CE1227" w:rsidRDefault="0054405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Secția A.T.I.</w:t>
      </w:r>
      <w:r w:rsidR="00F430FC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12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615A4637" w14:textId="586FF35A" w:rsidR="00544055" w:rsidRPr="00CE1227" w:rsidRDefault="00544055" w:rsidP="00827810">
      <w:pPr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sz w:val="24"/>
          <w:szCs w:val="24"/>
          <w:lang w:val="ro-RO"/>
        </w:rPr>
        <w:tab/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sz w:val="24"/>
          <w:szCs w:val="24"/>
          <w:lang w:val="ro-RO"/>
        </w:rPr>
        <w:t>Secția diabet zaharat, nutriție și boli metabolice</w:t>
      </w:r>
      <w:r w:rsidR="00F430FC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25 paturi</w:t>
      </w:r>
      <w:r w:rsidR="00676551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A1652DE" w14:textId="59D7A5ED" w:rsidR="007E1239" w:rsidRDefault="00676551" w:rsidP="004804D8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544055" w:rsidRPr="00CE1227">
        <w:rPr>
          <w:rFonts w:ascii="Times New Roman" w:eastAsia="Calibri" w:hAnsi="Times New Roman"/>
          <w:sz w:val="24"/>
          <w:szCs w:val="24"/>
          <w:lang w:val="ro-RO"/>
        </w:rPr>
        <w:t>Compartiment psihiatrie pediatrică</w:t>
      </w:r>
      <w:r w:rsidR="00F430FC" w:rsidRPr="00CE1227">
        <w:rPr>
          <w:rFonts w:ascii="Times New Roman" w:eastAsia="Calibri" w:hAnsi="Times New Roman"/>
          <w:sz w:val="24"/>
          <w:szCs w:val="24"/>
          <w:lang w:val="ro-RO"/>
        </w:rPr>
        <w:t xml:space="preserve"> 10 paturi</w:t>
      </w:r>
      <w:bookmarkEnd w:id="11"/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DAF795C" w14:textId="77777777" w:rsidR="001427A2" w:rsidRPr="004804D8" w:rsidRDefault="001427A2" w:rsidP="004804D8">
      <w:pPr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7B3D8A2B" w14:textId="77777777" w:rsidR="001427A2" w:rsidRDefault="001427A2" w:rsidP="0082781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16"/>
          <w:szCs w:val="16"/>
          <w:lang w:val="ro-RO"/>
        </w:rPr>
      </w:pPr>
    </w:p>
    <w:p w14:paraId="34305914" w14:textId="29E830D4" w:rsidR="001427A2" w:rsidRPr="00DC3749" w:rsidRDefault="00DC3749" w:rsidP="00DC3749">
      <w:pPr>
        <w:spacing w:after="0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    </w:t>
      </w:r>
      <w:r w:rsidR="004217E3"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    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 2.</w:t>
      </w:r>
      <w:r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 </w:t>
      </w:r>
      <w:r w:rsidR="001427A2"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SPITALUL DE PNEUMOFTIZIOLOGIE SATU MARE (168 paturi) </w:t>
      </w:r>
      <w:r w:rsidR="001427A2" w:rsidRPr="00DC3749">
        <w:rPr>
          <w:rFonts w:ascii="Times New Roman" w:hAnsi="Times New Roman"/>
          <w:sz w:val="24"/>
          <w:szCs w:val="24"/>
          <w:lang w:val="ro-RO"/>
        </w:rPr>
        <w:t xml:space="preserve">- management transferat Consiliului Județean Satu Mare; </w:t>
      </w:r>
    </w:p>
    <w:p w14:paraId="39D13929" w14:textId="3DD6238A" w:rsidR="001427A2" w:rsidRPr="001427A2" w:rsidRDefault="001427A2" w:rsidP="001427A2">
      <w:pPr>
        <w:pStyle w:val="ListParagraph"/>
        <w:spacing w:after="0"/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</w:pPr>
    </w:p>
    <w:p w14:paraId="04A9DB22" w14:textId="09F8FEC6" w:rsidR="00827810" w:rsidRPr="00ED2ECE" w:rsidRDefault="00676551" w:rsidP="00CE1227">
      <w:pPr>
        <w:spacing w:after="0"/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 xml:space="preserve">        </w:t>
      </w:r>
      <w:r w:rsidR="00827810" w:rsidRPr="00ED2ECE"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>Structura organizatorică</w:t>
      </w:r>
      <w:r w:rsidR="001427A2">
        <w:rPr>
          <w:rFonts w:ascii="Times New Roman" w:eastAsia="Calibri" w:hAnsi="Times New Roman"/>
          <w:b/>
          <w:bCs/>
          <w:kern w:val="2"/>
          <w:sz w:val="24"/>
          <w:szCs w:val="24"/>
          <w:lang w:val="pt-BR"/>
        </w:rPr>
        <w:t>:</w:t>
      </w:r>
    </w:p>
    <w:p w14:paraId="03485E94" w14:textId="4293E233" w:rsidR="00827810" w:rsidRPr="00CE1227" w:rsidRDefault="00676551" w:rsidP="00CE1227">
      <w:pPr>
        <w:spacing w:after="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  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2.1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Locația din mun.</w:t>
      </w:r>
      <w:r w:rsidR="00CC01E9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Satu Mare, </w:t>
      </w:r>
      <w:r w:rsidR="00827810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Ialomiței nr. 9,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telefon 0261 730913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0A61023A" w14:textId="4C32C987" w:rsidR="00827810" w:rsidRPr="00CE1227" w:rsidRDefault="00DC3749" w:rsidP="00827810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de-DE"/>
        </w:rPr>
        <w:t>-</w:t>
      </w:r>
      <w:r w:rsidR="00827810" w:rsidRPr="00ED2ECE">
        <w:rPr>
          <w:rFonts w:ascii="Times New Roman" w:eastAsia="Calibri" w:hAnsi="Times New Roman"/>
          <w:kern w:val="2"/>
          <w:sz w:val="24"/>
          <w:szCs w:val="24"/>
          <w:lang w:val="de-DE"/>
        </w:rPr>
        <w:t>Sec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ția pneumologie I 84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din care: </w:t>
      </w:r>
    </w:p>
    <w:p w14:paraId="469F0FDD" w14:textId="536A1A41" w:rsidR="00827810" w:rsidRPr="00CE1227" w:rsidRDefault="00827810" w:rsidP="00827810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pneumologie TBC 29 paturi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</w:p>
    <w:p w14:paraId="5F3062DF" w14:textId="68C1930C" w:rsidR="00827810" w:rsidRPr="00CE1227" w:rsidRDefault="00827810" w:rsidP="00827810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cronici 21 paturi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E4DEE82" w14:textId="15C6C16F" w:rsidR="00827810" w:rsidRPr="00CE1227" w:rsidRDefault="00DC3749" w:rsidP="00827810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Farmacie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EC3E7D6" w14:textId="04F78E61" w:rsidR="00827810" w:rsidRPr="00CE1227" w:rsidRDefault="00827810" w:rsidP="00827810">
      <w:pPr>
        <w:spacing w:after="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Unitate de transfuzie sanguină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AC86063" w14:textId="7F861FA8" w:rsidR="00827810" w:rsidRPr="00CE1227" w:rsidRDefault="00DC3749" w:rsidP="00FD3FFE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Laborator de analize medicale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cu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  <w:r w:rsidR="00D6755F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compartiment BK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426889D" w14:textId="395CEC39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Laborator radiologie și imagistică medicală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553AFED" w14:textId="3CDF1ADA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Laborator explorări funcționale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690D61D" w14:textId="5615F65C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prevenire a infecțiilor asociate asistenței medicale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D72E728" w14:textId="2399071B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Compartiment evaluare și statistică medicală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C1AD474" w14:textId="40B26EED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Ambulatoriu integrat cu cabinete in specialitatea pneumologie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</w:p>
    <w:p w14:paraId="2EAC6489" w14:textId="185644F4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Spitalizare de zi  8 paturi 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699B2B0" w14:textId="2AF54D0C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bookmarkStart w:id="12" w:name="_Hlk212628070"/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Însoțitori  2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bookmarkEnd w:id="12"/>
    <w:p w14:paraId="70E2B19E" w14:textId="77777777" w:rsidR="004804D8" w:rsidRPr="0064525E" w:rsidRDefault="004804D8" w:rsidP="004804D8">
      <w:pPr>
        <w:spacing w:after="0"/>
        <w:contextualSpacing/>
        <w:rPr>
          <w:rFonts w:ascii="Times New Roman" w:eastAsia="Calibri" w:hAnsi="Times New Roman"/>
          <w:kern w:val="2"/>
          <w:sz w:val="16"/>
          <w:szCs w:val="16"/>
          <w:lang w:val="ro-RO"/>
        </w:rPr>
      </w:pPr>
    </w:p>
    <w:p w14:paraId="5E422E9F" w14:textId="1FF62FC9" w:rsidR="00827810" w:rsidRPr="001427A2" w:rsidRDefault="00DC3749" w:rsidP="004804D8">
      <w:pPr>
        <w:spacing w:after="0"/>
        <w:contextualSpacing/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2.</w:t>
      </w:r>
      <w:r w:rsid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2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Locația din </w:t>
      </w:r>
      <w:r w:rsidR="00CC01E9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loc. Bixad, </w:t>
      </w:r>
      <w:r w:rsidR="00827810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Principală, nr. 497,</w:t>
      </w:r>
      <w:r w:rsidR="00CE1227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CE1227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telefon 0261</w:t>
      </w:r>
      <w:r w:rsidR="00A52B51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843924</w:t>
      </w:r>
      <w:r w:rsidR="001427A2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2C036FE4" w14:textId="40A009BA" w:rsidR="00827810" w:rsidRPr="00CE1227" w:rsidRDefault="00DC3749" w:rsidP="00827810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Secția pneumologie II  84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din care: </w:t>
      </w:r>
    </w:p>
    <w:p w14:paraId="1AE84769" w14:textId="56A1EA2D" w:rsidR="00827810" w:rsidRPr="00CE1227" w:rsidRDefault="00827810" w:rsidP="007E123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secția pneumologie TBC  22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</w:p>
    <w:p w14:paraId="5C0848DB" w14:textId="3827A4E8" w:rsidR="00827810" w:rsidRPr="00CE1227" w:rsidRDefault="00827810" w:rsidP="007E123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7E1239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secția cronici  28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</w:p>
    <w:p w14:paraId="44DFDEDD" w14:textId="63EE1BCB" w:rsidR="00827810" w:rsidRPr="00CE1227" w:rsidRDefault="00827810" w:rsidP="00827810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7E1239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recuperare medicală respiratorie 8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B758DF0" w14:textId="40AD1E7A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Farmacie cu punct de lucru la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7D31F3B" w14:textId="4A30BABB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Unitate de transfuzie sanguină cu punct de lucru la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0961FB9F" w14:textId="2A78085E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Laborator de analize medicale cu punct de lucru la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</w:p>
    <w:p w14:paraId="0EFEA66E" w14:textId="59E5BB24" w:rsidR="00827810" w:rsidRPr="00CE1227" w:rsidRDefault="00827810" w:rsidP="007E123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BK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  <w:r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</w:p>
    <w:p w14:paraId="5A438F1E" w14:textId="5D49285F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Laborator radiologie și imagistică medicală cu punct de lucru la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CD664D6" w14:textId="5A9EAB9D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Laborator explorări funcționale cu punct de lucru la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77E75801" w14:textId="3D1C8A30" w:rsidR="00827810" w:rsidRPr="00CE1227" w:rsidRDefault="00DC3749" w:rsidP="007E1239">
      <w:pPr>
        <w:spacing w:after="0"/>
        <w:ind w:firstLine="72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Ambulatoriu integrat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cu cabinete in specialitatea pneumologie Bixad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01281EB8" w14:textId="6E6F5E12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Spitalizare de zi  8 paturi 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7B2F3229" w14:textId="4178CBDB" w:rsidR="00827810" w:rsidRPr="00CE1227" w:rsidRDefault="00DC3749" w:rsidP="007E123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Însoțitori 2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6393245" w14:textId="2D2E05AE" w:rsidR="00827810" w:rsidRPr="00CE1227" w:rsidRDefault="00DC3749" w:rsidP="004804D8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2.3 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Locația din  mun. </w:t>
      </w:r>
      <w:r w:rsidR="002F71B1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Satu Mare, </w:t>
      </w:r>
      <w:r w:rsidR="00827810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Ialomiței, nr.1,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telefon 0361</w:t>
      </w:r>
      <w:r w:rsidR="00A52B51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>807703</w:t>
      </w:r>
      <w:r w:rsidR="001427A2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7B4A4519" w14:textId="4B75B73B" w:rsidR="00827810" w:rsidRPr="00CE1227" w:rsidRDefault="00DC3749" w:rsidP="004804D8">
      <w:pPr>
        <w:spacing w:after="0"/>
        <w:ind w:firstLine="63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Dispensar TBC Satu Mare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0960D6ED" w14:textId="52071AFF" w:rsidR="00827810" w:rsidRPr="00CE1227" w:rsidRDefault="00DC3749" w:rsidP="004804D8">
      <w:pPr>
        <w:spacing w:after="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2.4 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Locația din orașul</w:t>
      </w:r>
      <w:r w:rsidR="002F71B1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Negrești- Oaș, </w:t>
      </w:r>
      <w:r w:rsidR="00827810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Teilor, nr.10</w:t>
      </w:r>
      <w:r w:rsidR="002F71B1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telefon 0261</w:t>
      </w:r>
      <w:r w:rsidR="00A52B51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>853717</w:t>
      </w:r>
      <w:r w:rsidR="001427A2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6321F712" w14:textId="7E033C87" w:rsidR="00827810" w:rsidRPr="00CE1227" w:rsidRDefault="00DC3749" w:rsidP="007E1239">
      <w:pPr>
        <w:spacing w:after="0"/>
        <w:ind w:firstLine="72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lastRenderedPageBreak/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Dispensar TBC Negrești Oaș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</w:p>
    <w:p w14:paraId="72F92A1A" w14:textId="75A39774" w:rsidR="00827810" w:rsidRPr="00CE1227" w:rsidRDefault="00FD3FFE" w:rsidP="004804D8">
      <w:pPr>
        <w:spacing w:after="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2.5 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1427A2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Locația din orașul</w:t>
      </w:r>
      <w:r w:rsidR="002F71B1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Tășnad, </w:t>
      </w:r>
      <w:r w:rsidR="00827810" w:rsidRPr="001427A2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Nicolae Bălcescu, nr.19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telefon 0261</w:t>
      </w:r>
      <w:r w:rsidR="00A52B51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CE1227">
        <w:rPr>
          <w:rFonts w:ascii="Times New Roman" w:eastAsia="Calibri" w:hAnsi="Times New Roman"/>
          <w:kern w:val="2"/>
          <w:sz w:val="24"/>
          <w:szCs w:val="24"/>
          <w:lang w:val="ro-RO"/>
        </w:rPr>
        <w:t>825939</w:t>
      </w:r>
      <w:r w:rsidR="001427A2"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59020716" w14:textId="5EDA0E9C" w:rsidR="00ED2ECE" w:rsidRPr="004804D8" w:rsidRDefault="00DC3749" w:rsidP="004804D8">
      <w:pPr>
        <w:spacing w:after="0"/>
        <w:ind w:firstLine="720"/>
        <w:contextualSpacing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E1227">
        <w:rPr>
          <w:rFonts w:ascii="Times New Roman" w:eastAsia="Calibri" w:hAnsi="Times New Roman"/>
          <w:kern w:val="2"/>
          <w:sz w:val="24"/>
          <w:szCs w:val="24"/>
          <w:lang w:val="ro-RO"/>
        </w:rPr>
        <w:t>Dispensar TBC Tășnad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31FE645" w14:textId="77777777" w:rsidR="004804D8" w:rsidRDefault="007E1239" w:rsidP="007E1239">
      <w:pPr>
        <w:spacing w:after="0"/>
        <w:contextualSpacing/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ab/>
      </w:r>
      <w:bookmarkStart w:id="13" w:name="_Hlk213068431"/>
    </w:p>
    <w:p w14:paraId="7E7487DA" w14:textId="2DA671AC" w:rsidR="00DC3749" w:rsidRDefault="00DC3749" w:rsidP="00DC374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SPITALUL </w:t>
      </w:r>
      <w:bookmarkEnd w:id="13"/>
      <w:r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ORĂȘENESC NEGREȘTI OAȘ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(244 paturi)- </w:t>
      </w:r>
      <w:r w:rsidRPr="00DC3749">
        <w:rPr>
          <w:rFonts w:ascii="Times New Roman" w:hAnsi="Times New Roman"/>
          <w:sz w:val="24"/>
          <w:szCs w:val="24"/>
          <w:lang w:val="ro-RO"/>
        </w:rPr>
        <w:t xml:space="preserve">management transferat Consiliului Județean Satu Mare; </w:t>
      </w:r>
    </w:p>
    <w:p w14:paraId="1F545CDC" w14:textId="77777777" w:rsidR="00DC3749" w:rsidRPr="00DC3749" w:rsidRDefault="00DC3749" w:rsidP="00DC3749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9C2BEBF" w14:textId="07F8F5DC" w:rsidR="004804D8" w:rsidRDefault="00DC3749" w:rsidP="007E1239">
      <w:pPr>
        <w:spacing w:after="0"/>
        <w:contextualSpacing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   Structura organizatorică:</w:t>
      </w:r>
      <w:r w:rsidR="007E123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ab/>
      </w:r>
    </w:p>
    <w:p w14:paraId="283B3D8B" w14:textId="47EB20BA" w:rsidR="00827810" w:rsidRPr="00CD2A4A" w:rsidRDefault="00DC3749" w:rsidP="004804D8">
      <w:pPr>
        <w:spacing w:after="0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      </w:t>
      </w:r>
      <w:r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Locația din orașul</w:t>
      </w:r>
      <w:r w:rsidR="002F71B1"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Negrești Oaș, </w:t>
      </w:r>
      <w:r w:rsidR="00827810" w:rsidRPr="00DC3749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str. Victoriei, nr. 90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telefon 0261 853830, 0261 854631,</w:t>
      </w:r>
      <w:r w:rsidR="0064525E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          </w:t>
      </w:r>
      <w:r w:rsid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0261 854632, 0261 854830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:</w:t>
      </w:r>
    </w:p>
    <w:p w14:paraId="03B4BDCA" w14:textId="48532E73" w:rsidR="00827810" w:rsidRPr="00CD2A4A" w:rsidRDefault="007E1239" w:rsidP="007E1239">
      <w:pPr>
        <w:spacing w:after="0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Secția medicină internă  48 paturi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7E19C04" w14:textId="50A3D2B8" w:rsidR="00827810" w:rsidRPr="00CD2A4A" w:rsidRDefault="00DC3749" w:rsidP="007E1239">
      <w:pPr>
        <w:spacing w:after="0"/>
        <w:ind w:firstLine="720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Secția chirurgie generală  54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din care: </w:t>
      </w:r>
    </w:p>
    <w:p w14:paraId="352B10AF" w14:textId="37D7B8A2" w:rsidR="00827810" w:rsidRPr="00CD2A4A" w:rsidRDefault="00827810" w:rsidP="007E1239">
      <w:pPr>
        <w:spacing w:after="0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compartiment urologie  15 paturi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</w:p>
    <w:p w14:paraId="502BCB23" w14:textId="69D2E5E2" w:rsidR="00827810" w:rsidRPr="00CD2A4A" w:rsidRDefault="00827810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 xml:space="preserve">compartiment ortopedie și traumatologie  10 paturi </w:t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442FDF6" w14:textId="5AC9F06F" w:rsidR="007E1239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Secția pediatrie  25 paturi</w:t>
      </w:r>
    </w:p>
    <w:p w14:paraId="5C275886" w14:textId="43A6BC2A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Secția obstetrică - ginecologie 25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din care:  </w:t>
      </w:r>
    </w:p>
    <w:p w14:paraId="6C7BFAF9" w14:textId="4C76FF18" w:rsidR="00827810" w:rsidRPr="00CD2A4A" w:rsidRDefault="00827810" w:rsidP="007E1239">
      <w:pPr>
        <w:spacing w:after="0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compartiment neonatologie  5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B580AAE" w14:textId="6E8D6495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ATI  10 paturi</w:t>
      </w:r>
    </w:p>
    <w:p w14:paraId="2B9EA887" w14:textId="72205406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cardiologie 15 paturi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00B40B81" w14:textId="5D445D7E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Secția boli cronice 32 paturi 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629F9C8" w14:textId="22C39998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îngrijiri paliative 15 paturi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3601DAF" w14:textId="44E8287F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gastroenterologie 20 paturi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795FB879" w14:textId="19666688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CPU (Compartiment primire urgențe)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834DFB5" w14:textId="08783372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Bloc operator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F77165E" w14:textId="065A4D32" w:rsidR="00827810" w:rsidRPr="00CD2A4A" w:rsidRDefault="007E1239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DC3749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UTS ( Unitate de transfuzie sanguină)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6A1F868" w14:textId="51503428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Sterilizare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EC3629B" w14:textId="0CEDB6D4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Farmacia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8AAB053" w14:textId="168BA3C2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Laborator analize medicale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73B15B9" w14:textId="0615FA8F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Laborator radiologie și imagistică medicală – CT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0BD558A" w14:textId="304AF1E7" w:rsidR="00827810" w:rsidRPr="00CD2A4A" w:rsidRDefault="00DC3749" w:rsidP="007E1239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Serviciul anatomie patologică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din care: </w:t>
      </w:r>
    </w:p>
    <w:p w14:paraId="5A876839" w14:textId="77777777" w:rsidR="00827810" w:rsidRPr="00CD2A4A" w:rsidRDefault="00827810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compartiment citologie</w:t>
      </w:r>
    </w:p>
    <w:p w14:paraId="17B62B6D" w14:textId="0E84DC41" w:rsidR="00827810" w:rsidRPr="00CD2A4A" w:rsidRDefault="00827810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7E1239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compartiment histopatologie </w:t>
      </w:r>
    </w:p>
    <w:p w14:paraId="42ACAA79" w14:textId="1439F274" w:rsidR="00827810" w:rsidRPr="00CD2A4A" w:rsidRDefault="00827810" w:rsidP="007E123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compartiment prosectură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</w:p>
    <w:p w14:paraId="7514AE6F" w14:textId="0E170FF4" w:rsidR="00827810" w:rsidRPr="00CD2A4A" w:rsidRDefault="007E1239" w:rsidP="007E123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bookmarkStart w:id="14" w:name="_Hlk213071856"/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prevenire a infecțiilor asociate asistenței medicale</w:t>
      </w:r>
      <w:bookmarkEnd w:id="14"/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3574C74B" w14:textId="25CBC5E1" w:rsidR="00827810" w:rsidRPr="00CD2A4A" w:rsidRDefault="004217E3" w:rsidP="00F77A2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evaluare și statistică medicală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</w:p>
    <w:p w14:paraId="5C0E6289" w14:textId="15731219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Cabinet de diabet zaharat, nutriție și boli metabolice 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EE6F6E4" w14:textId="7A89F5E3" w:rsidR="00827810" w:rsidRPr="00CD2A4A" w:rsidRDefault="004217E3" w:rsidP="00F77A2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Cabinet boli infecțioase 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D9A497D" w14:textId="19AAF722" w:rsidR="00827810" w:rsidRPr="00CD2A4A" w:rsidRDefault="004217E3" w:rsidP="00F77A2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Cabinet planificare familială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302373F" w14:textId="4ED79BF5" w:rsidR="00827810" w:rsidRPr="00CD2A4A" w:rsidRDefault="004217E3" w:rsidP="00F77A2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Cabinet oncologie medicală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70E4907" w14:textId="16F0B555" w:rsidR="00827810" w:rsidRPr="00CD2A4A" w:rsidRDefault="004217E3" w:rsidP="00F77A29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bookmarkStart w:id="15" w:name="_Hlk213072031"/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Ambulatoriu integrat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cu cabinete în specialitățile:</w:t>
      </w:r>
    </w:p>
    <w:bookmarkEnd w:id="15"/>
    <w:p w14:paraId="1A143C8E" w14:textId="03654F8E" w:rsidR="00827810" w:rsidRPr="00CD2A4A" w:rsidRDefault="00827810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F77A29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medicină internă</w:t>
      </w:r>
    </w:p>
    <w:p w14:paraId="1563D11B" w14:textId="0DF28DC4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geriatrie și gerontologie</w:t>
      </w:r>
    </w:p>
    <w:p w14:paraId="3159B128" w14:textId="2404420E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cardiologie</w:t>
      </w:r>
    </w:p>
    <w:p w14:paraId="58EE15C9" w14:textId="7EAE43AA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oftalmologie </w:t>
      </w:r>
    </w:p>
    <w:p w14:paraId="40C69A15" w14:textId="6200C485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ORL</w:t>
      </w:r>
    </w:p>
    <w:p w14:paraId="1E11FE35" w14:textId="27DE7232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chirurgie generală</w:t>
      </w:r>
    </w:p>
    <w:p w14:paraId="33520448" w14:textId="6384E49F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ortopedie și traumatologie / ortopedie pediatrică</w:t>
      </w:r>
    </w:p>
    <w:p w14:paraId="6C7B0D81" w14:textId="77777777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obstetrică-ginecologie</w:t>
      </w:r>
    </w:p>
    <w:p w14:paraId="47C1F56A" w14:textId="77777777" w:rsidR="00827810" w:rsidRPr="00CD2A4A" w:rsidRDefault="00827810" w:rsidP="00F77A29">
      <w:pPr>
        <w:spacing w:after="0"/>
        <w:ind w:left="720"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pediatrie</w:t>
      </w:r>
    </w:p>
    <w:p w14:paraId="76F0BE8B" w14:textId="16C7EC32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neuropsihiatrie infantilă</w:t>
      </w:r>
    </w:p>
    <w:p w14:paraId="0CCACEF0" w14:textId="01939724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lastRenderedPageBreak/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neurologie</w:t>
      </w:r>
    </w:p>
    <w:p w14:paraId="5B718B27" w14:textId="7D173AF4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dermatovenerologie</w:t>
      </w:r>
    </w:p>
    <w:p w14:paraId="2DF43953" w14:textId="79F201DF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urologie</w:t>
      </w:r>
    </w:p>
    <w:p w14:paraId="0D47FD0C" w14:textId="048B9AA6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pneumonie</w:t>
      </w:r>
    </w:p>
    <w:p w14:paraId="1DC36B4F" w14:textId="14F0EFD2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psihiatrie</w:t>
      </w:r>
    </w:p>
    <w:p w14:paraId="6CF88725" w14:textId="2DAEDA6D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recuperare, medicină fizică și balneologie</w:t>
      </w:r>
    </w:p>
    <w:p w14:paraId="1565814B" w14:textId="613E01C7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gastroenterologie</w:t>
      </w:r>
    </w:p>
    <w:p w14:paraId="721DCE9E" w14:textId="2FCDE048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endocrinologie</w:t>
      </w:r>
    </w:p>
    <w:p w14:paraId="7C8C8253" w14:textId="1A84B062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alergologie și imunologie clinica </w:t>
      </w:r>
    </w:p>
    <w:p w14:paraId="35709EF7" w14:textId="1DCA2CD1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hematologie </w:t>
      </w:r>
    </w:p>
    <w:p w14:paraId="3C8F4A77" w14:textId="01606C6F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compartiment endoscopie digestiva </w:t>
      </w:r>
    </w:p>
    <w:p w14:paraId="60287DD0" w14:textId="2666C838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explorări funcționale</w:t>
      </w:r>
    </w:p>
    <w:p w14:paraId="0C6F7273" w14:textId="564C8DEC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imagistică medicală (ecografie)</w:t>
      </w:r>
    </w:p>
    <w:p w14:paraId="2A86701C" w14:textId="72FD1520" w:rsidR="00827810" w:rsidRPr="00CD2A4A" w:rsidRDefault="00F77A29" w:rsidP="00F77A29">
      <w:pPr>
        <w:spacing w:after="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laborator recuperare, medicină fizică și balneologie (bază de tratament)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798C690" w14:textId="4086E038" w:rsidR="00827810" w:rsidRPr="00CD2A4A" w:rsidRDefault="00F77A29" w:rsidP="00F77A2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Însoțitori  4 paturi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2B064FB8" w14:textId="27C2B095" w:rsidR="00827810" w:rsidRPr="00CD2A4A" w:rsidRDefault="00F77A29" w:rsidP="00F77A29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827810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Spitalizare de zi  14 paturi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8DFCCB9" w14:textId="77777777" w:rsidR="004804D8" w:rsidRPr="004804D8" w:rsidRDefault="004804D8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</w:p>
    <w:p w14:paraId="4271D358" w14:textId="198CA2F8" w:rsidR="00FE6B98" w:rsidRDefault="00FD3FFE" w:rsidP="004217E3">
      <w:pPr>
        <w:pStyle w:val="ListParagraph"/>
        <w:autoSpaceDE w:val="0"/>
        <w:autoSpaceDN w:val="0"/>
        <w:adjustRightInd w:val="0"/>
        <w:spacing w:after="0"/>
        <w:ind w:left="90" w:firstLine="27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4. </w:t>
      </w:r>
      <w:r w:rsidR="004217E3" w:rsidRP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SPITALUL</w:t>
      </w:r>
      <w:r w:rsid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="004217E3" w:rsidRP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MUNICIPAL CAREI </w:t>
      </w:r>
      <w:r w:rsid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(</w:t>
      </w:r>
      <w:r w:rsidR="00B26BAB" w:rsidRP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230 paturi</w:t>
      </w:r>
      <w:r w:rsidR="004217E3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) </w:t>
      </w:r>
      <w:r w:rsidR="004217E3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-management transferat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4217E3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Consiliului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</w:t>
      </w:r>
      <w:r w:rsidR="004217E3" w:rsidRPr="004217E3">
        <w:rPr>
          <w:rFonts w:ascii="Times New Roman" w:eastAsia="Calibri" w:hAnsi="Times New Roman"/>
          <w:kern w:val="2"/>
          <w:sz w:val="24"/>
          <w:szCs w:val="24"/>
          <w:lang w:val="ro-RO"/>
        </w:rPr>
        <w:t>Local al Municipiului Carei</w:t>
      </w:r>
      <w:r w:rsidR="004217E3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02A1A0D" w14:textId="77777777" w:rsidR="004217E3" w:rsidRPr="004217E3" w:rsidRDefault="004217E3" w:rsidP="004217E3">
      <w:pPr>
        <w:pStyle w:val="ListParagraph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</w:p>
    <w:p w14:paraId="5AA52AF6" w14:textId="046B0ADE" w:rsidR="004217E3" w:rsidRPr="006172D6" w:rsidRDefault="004217E3" w:rsidP="00B0581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    </w:t>
      </w:r>
      <w:r w:rsidR="00FD3FFE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  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 xml:space="preserve"> </w:t>
      </w:r>
      <w:r w:rsidRPr="006172D6"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Structura organizatorică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:lang w:val="ro-RO"/>
        </w:rPr>
        <w:t>:</w:t>
      </w:r>
    </w:p>
    <w:p w14:paraId="771E6C2F" w14:textId="0522D81B" w:rsidR="00B26BAB" w:rsidRPr="00ED2ECE" w:rsidRDefault="004217E3" w:rsidP="004804D8">
      <w:pPr>
        <w:suppressAutoHyphens/>
        <w:spacing w:after="0"/>
        <w:rPr>
          <w:rFonts w:ascii="Times New Roman" w:eastAsia="Calibri" w:hAnsi="Times New Roman"/>
          <w:iCs/>
          <w:sz w:val="24"/>
          <w:szCs w:val="24"/>
          <w:lang w:val="ro-RO" w:eastAsia="ro-RO"/>
        </w:rPr>
      </w:pPr>
      <w:r>
        <w:rPr>
          <w:rFonts w:ascii="Times New Roman" w:eastAsia="Calibri" w:hAnsi="Times New Roman"/>
          <w:b/>
          <w:bCs/>
          <w:iCs/>
          <w:sz w:val="24"/>
          <w:szCs w:val="24"/>
          <w:lang w:val="ro-RO" w:eastAsia="ro-RO"/>
        </w:rPr>
        <w:t xml:space="preserve">     4.1  Locația din mun.</w:t>
      </w:r>
      <w:r w:rsidR="002F71B1" w:rsidRPr="004217E3">
        <w:rPr>
          <w:rFonts w:ascii="Times New Roman" w:eastAsia="Calibri" w:hAnsi="Times New Roman"/>
          <w:b/>
          <w:bCs/>
          <w:iCs/>
          <w:sz w:val="24"/>
          <w:szCs w:val="24"/>
          <w:lang w:val="ro-RO" w:eastAsia="ro-RO"/>
        </w:rPr>
        <w:t xml:space="preserve"> Carei, b</w:t>
      </w:r>
      <w:r w:rsidR="00B26BAB" w:rsidRPr="004217E3">
        <w:rPr>
          <w:rFonts w:ascii="Times New Roman" w:eastAsia="Calibri" w:hAnsi="Times New Roman"/>
          <w:b/>
          <w:bCs/>
          <w:iCs/>
          <w:sz w:val="24"/>
          <w:szCs w:val="24"/>
          <w:lang w:val="ro-RO" w:eastAsia="ro-RO"/>
        </w:rPr>
        <w:t>-dul 25 Octombrie, nr.25</w:t>
      </w:r>
      <w:r w:rsidR="00B26BAB" w:rsidRPr="00ED2ECE">
        <w:rPr>
          <w:rFonts w:ascii="Times New Roman" w:eastAsia="Calibri" w:hAnsi="Times New Roman"/>
          <w:iCs/>
          <w:sz w:val="24"/>
          <w:szCs w:val="24"/>
          <w:lang w:val="ro-RO" w:eastAsia="ro-RO"/>
        </w:rPr>
        <w:t xml:space="preserve">, </w:t>
      </w:r>
      <w:r w:rsidR="00CD2A4A" w:rsidRPr="00ED2ECE">
        <w:rPr>
          <w:rFonts w:ascii="Times New Roman" w:eastAsia="Calibri" w:hAnsi="Times New Roman"/>
          <w:iCs/>
          <w:sz w:val="24"/>
          <w:szCs w:val="24"/>
          <w:lang w:val="ro-RO" w:eastAsia="ro-RO"/>
        </w:rPr>
        <w:t xml:space="preserve"> 0261 863101, 0261 706200</w:t>
      </w:r>
      <w:r>
        <w:rPr>
          <w:rFonts w:ascii="Times New Roman" w:eastAsia="Calibri" w:hAnsi="Times New Roman"/>
          <w:iCs/>
          <w:sz w:val="24"/>
          <w:szCs w:val="24"/>
          <w:lang w:val="ro-RO" w:eastAsia="ro-RO"/>
        </w:rPr>
        <w:t>:</w:t>
      </w:r>
    </w:p>
    <w:p w14:paraId="3F0AEEB0" w14:textId="7DAE40B1" w:rsidR="00B26BAB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Secția medicină internă 55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,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6F6488DE" w14:textId="20F4CB73" w:rsidR="00B26BAB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compartiment cardiologie 15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,</w:t>
      </w:r>
    </w:p>
    <w:p w14:paraId="09D9150A" w14:textId="6A2DCC13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compartiment neurologie 10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B4648BC" w14:textId="049F2D4D" w:rsidR="00B26BAB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Secția chirurgie generală 25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AEBCB1D" w14:textId="699983DD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Secția obstetrică-ginecologie 35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,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6F495D3F" w14:textId="4164AB86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Compartiment neonatologie 10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A769F87" w14:textId="4E14FF48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Secția pediatrie 30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,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 xml:space="preserve"> din care:</w:t>
      </w:r>
    </w:p>
    <w:p w14:paraId="610D61E7" w14:textId="16925190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Compartiment recuperare, medicină fizică și balneologie 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C8555B2" w14:textId="064FC414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Compartiment ATI 10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653DCACC" w14:textId="3D21E0AC" w:rsidR="006172D6" w:rsidRPr="00CD2A4A" w:rsidRDefault="006172D6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>Secția recuperare, medicină fizică și balneologie 25 paturi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0FF8C9A" w14:textId="57B5032B" w:rsidR="006172D6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Compartiment ortopedie și traumatologie 12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B3EB50B" w14:textId="56477CE9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Compartiment boli cronice 13 paturi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C2B4851" w14:textId="0F8FCCE4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Camera de gardă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3FC99DDB" w14:textId="1AB3FCEE" w:rsidR="006172D6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Farmacie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D10E148" w14:textId="05FAEF7C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Bloc operator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1AEF1E6A" w14:textId="06C2244B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Sterilizare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558674DE" w14:textId="60F70638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Laborator analize medicale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54A8282" w14:textId="7FB67C4A" w:rsidR="0041492C" w:rsidRPr="00CD2A4A" w:rsidRDefault="00FD3FFE" w:rsidP="00414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>
        <w:rPr>
          <w:rFonts w:ascii="Times New Roman" w:eastAsia="Calibri" w:hAnsi="Times New Roman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sz w:val="24"/>
          <w:szCs w:val="24"/>
          <w:lang w:val="ro-RO"/>
        </w:rPr>
        <w:t>Laborator radiologie și imagistică medicală</w:t>
      </w:r>
      <w:r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7F33DFE7" w14:textId="16CB1CF2" w:rsidR="0041492C" w:rsidRPr="00CD2A4A" w:rsidRDefault="00FD3FFE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41492C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Laborator recuperare, medicină fizică și balneologie (bază de tratament)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F59C4ED" w14:textId="09221F59" w:rsidR="00D5440F" w:rsidRPr="00CD2A4A" w:rsidRDefault="00FD3FFE" w:rsidP="00D5440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prevenire a infecțiilor asociate asistenței medicale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087C4083" w14:textId="7D194BFB" w:rsidR="00D5440F" w:rsidRPr="00CD2A4A" w:rsidRDefault="00FD3FFE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Compartiment prosectura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1E907A7" w14:textId="4E84D44B" w:rsidR="00D5440F" w:rsidRPr="00CD2A4A" w:rsidRDefault="00FD3FFE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Cabinet planificare familială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4DF683D4" w14:textId="58D121AD" w:rsidR="00D5440F" w:rsidRPr="00CD2A4A" w:rsidRDefault="00FD3FFE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Cabinet oncologie medicală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1751F21F" w14:textId="6A05E148" w:rsidR="00D5440F" w:rsidRPr="00CD2A4A" w:rsidRDefault="00FD3FFE" w:rsidP="00D5440F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Cabinet de diabet zaharat, nutriție și boli metabolice 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618F926F" w14:textId="0C250E38" w:rsidR="00D5440F" w:rsidRPr="00CD2A4A" w:rsidRDefault="00FD3FFE" w:rsidP="00D5440F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Dispensar TBC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5F5CE177" w14:textId="186BE075" w:rsidR="00D5440F" w:rsidRPr="00CD2A4A" w:rsidRDefault="00FD3FFE" w:rsidP="00D5440F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Ambulatoriu integrat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,</w:t>
      </w:r>
      <w:r w:rsidR="00D5440F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 xml:space="preserve"> cu cabinete în specialitățile:</w:t>
      </w:r>
    </w:p>
    <w:p w14:paraId="0B6AB297" w14:textId="495F133D" w:rsidR="00D5440F" w:rsidRPr="00CD2A4A" w:rsidRDefault="00D5440F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medicină internă</w:t>
      </w:r>
    </w:p>
    <w:p w14:paraId="2EE108E1" w14:textId="6DBE265A" w:rsidR="00D5440F" w:rsidRPr="00CD2A4A" w:rsidRDefault="00D5440F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cardiologie</w:t>
      </w:r>
    </w:p>
    <w:p w14:paraId="47DB1360" w14:textId="3A749DFD" w:rsidR="00D5440F" w:rsidRPr="00CD2A4A" w:rsidRDefault="00D5440F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lastRenderedPageBreak/>
        <w:tab/>
        <w:t>O.R.L</w:t>
      </w:r>
    </w:p>
    <w:p w14:paraId="25DC753C" w14:textId="6C951DCB" w:rsidR="00D5440F" w:rsidRPr="00CD2A4A" w:rsidRDefault="00D5440F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oftalmologie</w:t>
      </w:r>
    </w:p>
    <w:p w14:paraId="2C2E5A12" w14:textId="627BEC4E" w:rsidR="00D5440F" w:rsidRPr="00CD2A4A" w:rsidRDefault="00D5440F" w:rsidP="0041492C">
      <w:pPr>
        <w:spacing w:after="0"/>
        <w:ind w:firstLine="720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  <w:t>chirurgie generală</w:t>
      </w:r>
    </w:p>
    <w:p w14:paraId="78D89B47" w14:textId="1580E272" w:rsidR="006172D6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obstetrică-ginecologie</w:t>
      </w:r>
    </w:p>
    <w:p w14:paraId="0AC43396" w14:textId="771BA72C" w:rsidR="00D5440F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pediatrie</w:t>
      </w:r>
    </w:p>
    <w:p w14:paraId="57A3420C" w14:textId="2D29A2D3" w:rsidR="00D5440F" w:rsidRPr="00CD2A4A" w:rsidRDefault="00D5440F" w:rsidP="00D5440F">
      <w:pPr>
        <w:autoSpaceDE w:val="0"/>
        <w:autoSpaceDN w:val="0"/>
        <w:adjustRightInd w:val="0"/>
        <w:spacing w:after="0"/>
        <w:ind w:left="720" w:firstLine="72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recuperare, medicină fizică și balneologie</w:t>
      </w:r>
    </w:p>
    <w:p w14:paraId="66B56FCC" w14:textId="73EE88C6" w:rsidR="006172D6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neurologie</w:t>
      </w:r>
    </w:p>
    <w:p w14:paraId="545FE087" w14:textId="3BCE817E" w:rsidR="006172D6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dermatovenerologie</w:t>
      </w:r>
    </w:p>
    <w:p w14:paraId="528BCAB3" w14:textId="6E40D5FB" w:rsidR="00D5440F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psihiatrie</w:t>
      </w:r>
    </w:p>
    <w:p w14:paraId="05B54095" w14:textId="526765B3" w:rsidR="006172D6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alergologie și imunologie clinică</w:t>
      </w:r>
    </w:p>
    <w:p w14:paraId="334EEFD0" w14:textId="3DC276DB" w:rsidR="006172D6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gastroenterologie</w:t>
      </w:r>
    </w:p>
    <w:p w14:paraId="5AB3E1CB" w14:textId="64F2360E" w:rsidR="00D5440F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urologie</w:t>
      </w:r>
    </w:p>
    <w:p w14:paraId="091E1D09" w14:textId="4B022DD1" w:rsidR="00D5440F" w:rsidRPr="00CD2A4A" w:rsidRDefault="00D5440F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ortopedie și traumatologie</w:t>
      </w:r>
    </w:p>
    <w:p w14:paraId="063EA4E6" w14:textId="7D8EA066" w:rsidR="002548E7" w:rsidRPr="00CD2A4A" w:rsidRDefault="002548E7" w:rsidP="006172D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</w:r>
      <w:r w:rsidRPr="00CD2A4A">
        <w:rPr>
          <w:rFonts w:ascii="Times New Roman" w:eastAsia="Calibri" w:hAnsi="Times New Roman"/>
          <w:sz w:val="24"/>
          <w:szCs w:val="24"/>
          <w:lang w:val="ro-RO"/>
        </w:rPr>
        <w:tab/>
        <w:t>neurologie pediatrică</w:t>
      </w:r>
      <w:r w:rsidR="00FD3FFE">
        <w:rPr>
          <w:rFonts w:ascii="Times New Roman" w:eastAsia="Calibri" w:hAnsi="Times New Roman"/>
          <w:sz w:val="24"/>
          <w:szCs w:val="24"/>
          <w:lang w:val="ro-RO"/>
        </w:rPr>
        <w:t>;</w:t>
      </w:r>
    </w:p>
    <w:p w14:paraId="46C82845" w14:textId="77777777" w:rsidR="004804D8" w:rsidRDefault="004804D8" w:rsidP="004804D8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15DE8A72" w14:textId="583A244E" w:rsidR="005C3C50" w:rsidRPr="00CD2A4A" w:rsidRDefault="00FD3FFE" w:rsidP="004804D8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4.2 Locația din  mun. </w:t>
      </w:r>
      <w:r w:rsidR="004804D8" w:rsidRPr="004217E3">
        <w:rPr>
          <w:rFonts w:ascii="Times New Roman" w:hAnsi="Times New Roman"/>
          <w:b/>
          <w:bCs/>
          <w:sz w:val="24"/>
          <w:szCs w:val="24"/>
          <w:lang w:val="ro-RO"/>
        </w:rPr>
        <w:t>Carei, s</w:t>
      </w:r>
      <w:r w:rsidR="005C3C50" w:rsidRPr="004217E3">
        <w:rPr>
          <w:rFonts w:ascii="Times New Roman" w:hAnsi="Times New Roman"/>
          <w:b/>
          <w:bCs/>
          <w:sz w:val="24"/>
          <w:szCs w:val="24"/>
          <w:lang w:val="ro-RO"/>
        </w:rPr>
        <w:t>tr. Tireamului, nr. 13</w:t>
      </w:r>
      <w:r>
        <w:rPr>
          <w:rFonts w:ascii="Times New Roman" w:hAnsi="Times New Roman"/>
          <w:sz w:val="24"/>
          <w:szCs w:val="24"/>
          <w:lang w:val="ro-RO"/>
        </w:rPr>
        <w:t>:</w:t>
      </w:r>
    </w:p>
    <w:p w14:paraId="059EAFC3" w14:textId="1B34C319" w:rsidR="005C3C50" w:rsidRPr="00CD2A4A" w:rsidRDefault="00FD3FFE" w:rsidP="0041492C">
      <w:pPr>
        <w:spacing w:after="0"/>
        <w:ind w:firstLine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</w:t>
      </w:r>
      <w:r w:rsidR="005C3C50" w:rsidRPr="00CD2A4A">
        <w:rPr>
          <w:rFonts w:ascii="Times New Roman" w:hAnsi="Times New Roman"/>
          <w:sz w:val="24"/>
          <w:szCs w:val="24"/>
          <w:lang w:val="ro-RO"/>
        </w:rPr>
        <w:t>Secția Psihiatrie</w:t>
      </w:r>
      <w:r w:rsidR="0041492C" w:rsidRPr="00CD2A4A">
        <w:rPr>
          <w:rFonts w:ascii="Times New Roman" w:hAnsi="Times New Roman"/>
          <w:sz w:val="24"/>
          <w:szCs w:val="24"/>
          <w:lang w:val="ro-RO"/>
        </w:rPr>
        <w:t xml:space="preserve"> 25 paturi</w:t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="0041492C" w:rsidRPr="00CD2A4A">
        <w:rPr>
          <w:rFonts w:ascii="Times New Roman" w:hAnsi="Times New Roman"/>
          <w:sz w:val="24"/>
          <w:szCs w:val="24"/>
          <w:lang w:val="ro-RO"/>
        </w:rPr>
        <w:t xml:space="preserve"> din care:</w:t>
      </w:r>
    </w:p>
    <w:p w14:paraId="7DE22FF2" w14:textId="69564BBA" w:rsidR="002548E7" w:rsidRPr="00CD2A4A" w:rsidRDefault="0041492C" w:rsidP="002548E7">
      <w:pPr>
        <w:spacing w:after="0"/>
        <w:ind w:left="720" w:firstLine="720"/>
        <w:rPr>
          <w:rFonts w:ascii="Times New Roman" w:hAnsi="Times New Roman"/>
          <w:sz w:val="24"/>
          <w:szCs w:val="24"/>
          <w:lang w:val="ro-RO"/>
        </w:rPr>
      </w:pPr>
      <w:r w:rsidRPr="00CD2A4A">
        <w:rPr>
          <w:rFonts w:ascii="Times New Roman" w:hAnsi="Times New Roman"/>
          <w:sz w:val="24"/>
          <w:szCs w:val="24"/>
          <w:lang w:val="ro-RO"/>
        </w:rPr>
        <w:t>Compartiment psihiatrie cronici 5 paturi</w:t>
      </w:r>
    </w:p>
    <w:p w14:paraId="2891C15F" w14:textId="479414D9" w:rsidR="002548E7" w:rsidRPr="00CD2A4A" w:rsidRDefault="00FD3FFE" w:rsidP="002548E7">
      <w:pPr>
        <w:spacing w:after="0"/>
        <w:ind w:firstLine="72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="002548E7"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Însoțitori  4 paturi</w:t>
      </w:r>
      <w:r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7AB4159A" w14:textId="0AC5211D" w:rsidR="002548E7" w:rsidRPr="00CD2A4A" w:rsidRDefault="002548E7" w:rsidP="002548E7">
      <w:pPr>
        <w:spacing w:after="0"/>
        <w:jc w:val="both"/>
        <w:rPr>
          <w:rFonts w:ascii="Times New Roman" w:eastAsia="Calibri" w:hAnsi="Times New Roman"/>
          <w:kern w:val="2"/>
          <w:sz w:val="24"/>
          <w:szCs w:val="24"/>
          <w:lang w:val="ro-RO"/>
        </w:rPr>
      </w:pP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ab/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-</w:t>
      </w:r>
      <w:r w:rsidRPr="00CD2A4A">
        <w:rPr>
          <w:rFonts w:ascii="Times New Roman" w:eastAsia="Calibri" w:hAnsi="Times New Roman"/>
          <w:kern w:val="2"/>
          <w:sz w:val="24"/>
          <w:szCs w:val="24"/>
          <w:lang w:val="ro-RO"/>
        </w:rPr>
        <w:t>Spitalizare de zi 15 paturi</w:t>
      </w:r>
      <w:r w:rsidR="00FD3FFE">
        <w:rPr>
          <w:rFonts w:ascii="Times New Roman" w:eastAsia="Calibri" w:hAnsi="Times New Roman"/>
          <w:kern w:val="2"/>
          <w:sz w:val="24"/>
          <w:szCs w:val="24"/>
          <w:lang w:val="ro-RO"/>
        </w:rPr>
        <w:t>;</w:t>
      </w:r>
    </w:p>
    <w:p w14:paraId="336AF04E" w14:textId="77777777" w:rsidR="002548E7" w:rsidRDefault="002548E7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0C502BF5" w14:textId="77777777" w:rsidR="008B1854" w:rsidRDefault="008B1854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202B71F0" w14:textId="77777777" w:rsidR="00FD3FFE" w:rsidRDefault="00FD3FFE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6EAADC1A" w14:textId="3F01AB4C" w:rsidR="0089160A" w:rsidRDefault="003E3CEC" w:rsidP="002548E7">
      <w:pPr>
        <w:spacing w:after="0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E3CEC">
        <w:rPr>
          <w:rFonts w:ascii="Times New Roman" w:hAnsi="Times New Roman"/>
          <w:i/>
          <w:iCs/>
          <w:sz w:val="24"/>
          <w:szCs w:val="24"/>
          <w:lang w:val="ro-RO"/>
        </w:rPr>
        <w:t>Surs</w:t>
      </w:r>
      <w:r w:rsidR="004F297B">
        <w:rPr>
          <w:rFonts w:ascii="Times New Roman" w:hAnsi="Times New Roman"/>
          <w:i/>
          <w:iCs/>
          <w:sz w:val="24"/>
          <w:szCs w:val="24"/>
          <w:lang w:val="ro-RO"/>
        </w:rPr>
        <w:t>e</w:t>
      </w:r>
      <w:r w:rsidRPr="003E3CEC">
        <w:rPr>
          <w:rFonts w:ascii="Times New Roman" w:hAnsi="Times New Roman"/>
          <w:i/>
          <w:iCs/>
          <w:sz w:val="24"/>
          <w:szCs w:val="24"/>
          <w:lang w:val="ro-RO"/>
        </w:rPr>
        <w:t xml:space="preserve">: </w:t>
      </w:r>
      <w:r w:rsidR="0089160A">
        <w:rPr>
          <w:rFonts w:ascii="Times New Roman" w:hAnsi="Times New Roman"/>
          <w:i/>
          <w:iCs/>
          <w:sz w:val="24"/>
          <w:szCs w:val="24"/>
          <w:lang w:val="ro-RO"/>
        </w:rPr>
        <w:tab/>
      </w:r>
      <w:r w:rsidR="004F297B">
        <w:rPr>
          <w:rFonts w:ascii="Times New Roman" w:hAnsi="Times New Roman"/>
          <w:i/>
          <w:iCs/>
          <w:sz w:val="24"/>
          <w:szCs w:val="24"/>
          <w:lang w:val="ro-RO"/>
        </w:rPr>
        <w:t xml:space="preserve">Site-ul Direcției de Sănătate Publică a Județului Satu Mare, </w:t>
      </w:r>
      <w:hyperlink r:id="rId8" w:history="1">
        <w:r w:rsidR="004F297B" w:rsidRPr="00D136DB">
          <w:rPr>
            <w:rStyle w:val="Hyperlink"/>
            <w:rFonts w:ascii="Times New Roman" w:hAnsi="Times New Roman"/>
            <w:i/>
            <w:iCs/>
            <w:sz w:val="24"/>
            <w:szCs w:val="24"/>
            <w:lang w:val="ro-RO"/>
          </w:rPr>
          <w:t>www.dspjsm.ro</w:t>
        </w:r>
      </w:hyperlink>
      <w:r w:rsidR="0089160A">
        <w:rPr>
          <w:rFonts w:ascii="Times New Roman" w:hAnsi="Times New Roman"/>
          <w:i/>
          <w:iCs/>
          <w:sz w:val="24"/>
          <w:szCs w:val="24"/>
          <w:lang w:val="ro-RO"/>
        </w:rPr>
        <w:t>;</w:t>
      </w:r>
      <w:r w:rsidR="004F297B">
        <w:rPr>
          <w:rFonts w:ascii="Times New Roman" w:hAnsi="Times New Roman"/>
          <w:i/>
          <w:iCs/>
          <w:sz w:val="24"/>
          <w:szCs w:val="24"/>
          <w:lang w:val="ro-RO"/>
        </w:rPr>
        <w:tab/>
      </w:r>
    </w:p>
    <w:p w14:paraId="5FE2B678" w14:textId="0BC60B25" w:rsidR="0089160A" w:rsidRDefault="004F297B" w:rsidP="0089160A">
      <w:pPr>
        <w:spacing w:after="0"/>
        <w:ind w:left="720"/>
        <w:rPr>
          <w:rFonts w:ascii="Times New Roman" w:hAnsi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i/>
          <w:iCs/>
          <w:sz w:val="24"/>
          <w:szCs w:val="24"/>
          <w:lang w:val="ro-RO"/>
        </w:rPr>
        <w:t xml:space="preserve">Dispoziția Președintelui Consiliului Județean </w:t>
      </w:r>
      <w:r w:rsidR="0089160A">
        <w:rPr>
          <w:rFonts w:ascii="Times New Roman" w:hAnsi="Times New Roman"/>
          <w:i/>
          <w:iCs/>
          <w:sz w:val="24"/>
          <w:szCs w:val="24"/>
          <w:lang w:val="ro-RO"/>
        </w:rPr>
        <w:t>S</w:t>
      </w:r>
      <w:r>
        <w:rPr>
          <w:rFonts w:ascii="Times New Roman" w:hAnsi="Times New Roman"/>
          <w:i/>
          <w:iCs/>
          <w:sz w:val="24"/>
          <w:szCs w:val="24"/>
          <w:lang w:val="ro-RO"/>
        </w:rPr>
        <w:t xml:space="preserve">atu Mare nr. </w:t>
      </w:r>
      <w:r w:rsidR="00ED43C9">
        <w:rPr>
          <w:rFonts w:ascii="Times New Roman" w:hAnsi="Times New Roman"/>
          <w:i/>
          <w:iCs/>
          <w:sz w:val="24"/>
          <w:szCs w:val="24"/>
          <w:lang w:val="ro-RO"/>
        </w:rPr>
        <w:t>212</w:t>
      </w:r>
      <w:r>
        <w:rPr>
          <w:rFonts w:ascii="Times New Roman" w:hAnsi="Times New Roman"/>
          <w:i/>
          <w:iCs/>
          <w:sz w:val="24"/>
          <w:szCs w:val="24"/>
          <w:lang w:val="ro-RO"/>
        </w:rPr>
        <w:t>/2025 privind modificarea structurii organiza</w:t>
      </w:r>
      <w:r w:rsidR="0089160A">
        <w:rPr>
          <w:rFonts w:ascii="Times New Roman" w:hAnsi="Times New Roman"/>
          <w:i/>
          <w:iCs/>
          <w:sz w:val="24"/>
          <w:szCs w:val="24"/>
          <w:lang w:val="ro-RO"/>
        </w:rPr>
        <w:t>t</w:t>
      </w:r>
      <w:r>
        <w:rPr>
          <w:rFonts w:ascii="Times New Roman" w:hAnsi="Times New Roman"/>
          <w:i/>
          <w:iCs/>
          <w:sz w:val="24"/>
          <w:szCs w:val="24"/>
          <w:lang w:val="ro-RO"/>
        </w:rPr>
        <w:t>orice a Spitalului Județean de Urgență Satu Mare</w:t>
      </w:r>
      <w:r w:rsidR="0089160A">
        <w:rPr>
          <w:rFonts w:ascii="Times New Roman" w:hAnsi="Times New Roman"/>
          <w:i/>
          <w:iCs/>
          <w:sz w:val="24"/>
          <w:szCs w:val="24"/>
          <w:lang w:val="ro-RO"/>
        </w:rPr>
        <w:t>;</w:t>
      </w:r>
    </w:p>
    <w:p w14:paraId="637E194E" w14:textId="418B8556" w:rsidR="0089160A" w:rsidRDefault="0089160A" w:rsidP="0089160A">
      <w:pPr>
        <w:spacing w:after="0"/>
        <w:ind w:left="720"/>
        <w:rPr>
          <w:rFonts w:ascii="Times New Roman" w:hAnsi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i/>
          <w:iCs/>
          <w:sz w:val="24"/>
          <w:szCs w:val="24"/>
          <w:lang w:val="ro-RO"/>
        </w:rPr>
        <w:t>Dispoziția Președintelui Consiliului Județean Satu Mare nr. 30/2025 privind modificarea structurii organizatorice a Spitalului de Pneumoftiziologie Satu Mare;</w:t>
      </w:r>
    </w:p>
    <w:p w14:paraId="44AFF9B1" w14:textId="1A62B788" w:rsidR="0089160A" w:rsidRDefault="0089160A" w:rsidP="0089160A">
      <w:pPr>
        <w:spacing w:after="0"/>
        <w:ind w:left="720"/>
        <w:rPr>
          <w:rFonts w:ascii="Times New Roman" w:hAnsi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i/>
          <w:iCs/>
          <w:sz w:val="24"/>
          <w:szCs w:val="24"/>
          <w:lang w:val="ro-RO"/>
        </w:rPr>
        <w:t>Dispoziția Președintelui Consiliului Județean Satu Mare nr. 6/2023 privind modificarea structurii organizatorice a Spitalului Orășenesc Negrești Oaș;</w:t>
      </w:r>
    </w:p>
    <w:p w14:paraId="037983BD" w14:textId="13A8EB87" w:rsidR="0089160A" w:rsidRDefault="0089160A" w:rsidP="0089160A">
      <w:pPr>
        <w:spacing w:after="0"/>
        <w:ind w:left="720"/>
        <w:rPr>
          <w:rFonts w:ascii="Times New Roman" w:hAnsi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i/>
          <w:iCs/>
          <w:sz w:val="24"/>
          <w:szCs w:val="24"/>
          <w:lang w:val="ro-RO"/>
        </w:rPr>
        <w:t xml:space="preserve">Primăria Carei și site-ul Spitalului Municipal Carei, </w:t>
      </w:r>
      <w:hyperlink r:id="rId9" w:history="1">
        <w:r w:rsidRPr="00D136DB">
          <w:rPr>
            <w:rStyle w:val="Hyperlink"/>
            <w:rFonts w:ascii="Times New Roman" w:hAnsi="Times New Roman"/>
            <w:i/>
            <w:iCs/>
            <w:sz w:val="24"/>
            <w:szCs w:val="24"/>
            <w:lang w:val="ro-RO"/>
          </w:rPr>
          <w:t>www.spitalcarei.ro</w:t>
        </w:r>
      </w:hyperlink>
      <w:r>
        <w:rPr>
          <w:rFonts w:ascii="Times New Roman" w:hAnsi="Times New Roman"/>
          <w:i/>
          <w:iCs/>
          <w:sz w:val="24"/>
          <w:szCs w:val="24"/>
          <w:lang w:val="ro-RO"/>
        </w:rPr>
        <w:t xml:space="preserve"> </w:t>
      </w:r>
    </w:p>
    <w:p w14:paraId="2E0AC70E" w14:textId="77777777" w:rsidR="0089160A" w:rsidRDefault="0089160A" w:rsidP="0089160A">
      <w:pPr>
        <w:spacing w:after="0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4D4B0386" w14:textId="77777777" w:rsidR="004F297B" w:rsidRDefault="004F297B" w:rsidP="002548E7">
      <w:pPr>
        <w:spacing w:after="0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009DF035" w14:textId="77777777" w:rsidR="003E3CEC" w:rsidRPr="003E3CEC" w:rsidRDefault="003E3CEC" w:rsidP="002548E7">
      <w:pPr>
        <w:spacing w:after="0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6E017AA0" w14:textId="77777777" w:rsidR="003E3CEC" w:rsidRDefault="003E3CEC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33471B3" w14:textId="6B61A832" w:rsidR="008B1854" w:rsidRDefault="008B1854" w:rsidP="002548E7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B1854"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</w:t>
      </w:r>
      <w:r w:rsidR="00A52B51"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</w:t>
      </w:r>
      <w:r w:rsidRPr="008B1854">
        <w:rPr>
          <w:rFonts w:ascii="Times New Roman" w:hAnsi="Times New Roman"/>
          <w:b/>
          <w:bCs/>
          <w:sz w:val="24"/>
          <w:szCs w:val="24"/>
          <w:lang w:val="ro-RO"/>
        </w:rPr>
        <w:t xml:space="preserve">  PREȘEDINTE,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  </w:t>
      </w:r>
      <w:r w:rsidR="00A52B51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ȘEF SERVICIU,</w:t>
      </w:r>
    </w:p>
    <w:p w14:paraId="141F4EF3" w14:textId="6728590D" w:rsidR="008B1854" w:rsidRDefault="008B1854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8B1854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A52B51"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8B1854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8B1854">
        <w:rPr>
          <w:rFonts w:ascii="Times New Roman" w:hAnsi="Times New Roman"/>
          <w:sz w:val="24"/>
          <w:szCs w:val="24"/>
          <w:lang w:val="ro-RO"/>
        </w:rPr>
        <w:t xml:space="preserve">        </w:t>
      </w:r>
      <w:r>
        <w:rPr>
          <w:rFonts w:ascii="Times New Roman" w:hAnsi="Times New Roman"/>
          <w:sz w:val="24"/>
          <w:szCs w:val="24"/>
          <w:lang w:val="ro-RO"/>
        </w:rPr>
        <w:t xml:space="preserve">Pataki Csaba                                                       </w:t>
      </w:r>
      <w:r w:rsidR="00A52B51">
        <w:rPr>
          <w:rFonts w:ascii="Times New Roman" w:hAnsi="Times New Roman"/>
          <w:sz w:val="24"/>
          <w:szCs w:val="24"/>
          <w:lang w:val="ro-RO"/>
        </w:rPr>
        <w:t xml:space="preserve">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B</w:t>
      </w:r>
      <w:r w:rsidR="00042870">
        <w:rPr>
          <w:rFonts w:ascii="Times New Roman" w:hAnsi="Times New Roman"/>
          <w:sz w:val="24"/>
          <w:szCs w:val="24"/>
          <w:lang w:val="ro-RO"/>
        </w:rPr>
        <w:t>î</w:t>
      </w:r>
      <w:r>
        <w:rPr>
          <w:rFonts w:ascii="Times New Roman" w:hAnsi="Times New Roman"/>
          <w:sz w:val="24"/>
          <w:szCs w:val="24"/>
          <w:lang w:val="ro-RO"/>
        </w:rPr>
        <w:t>ja Tania</w:t>
      </w:r>
    </w:p>
    <w:p w14:paraId="575CC84C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5FD3AC66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7B05CD50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7C3DF969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9BCBA03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6574BB92" w14:textId="77777777" w:rsidR="00FD3FFE" w:rsidRDefault="00FD3FFE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7CBBB046" w14:textId="77777777" w:rsidR="00FD3FFE" w:rsidRDefault="00FD3FFE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3F4C5464" w14:textId="77777777" w:rsidR="00FD3FFE" w:rsidRDefault="00FD3FFE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CA42F49" w14:textId="77777777" w:rsidR="00FD3FFE" w:rsidRDefault="00FD3FFE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689F2433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F19FCD4" w14:textId="77777777" w:rsidR="00FE0051" w:rsidRDefault="00FE0051" w:rsidP="002548E7">
      <w:pPr>
        <w:spacing w:after="0"/>
        <w:rPr>
          <w:rFonts w:ascii="Times New Roman" w:hAnsi="Times New Roman"/>
          <w:sz w:val="24"/>
          <w:szCs w:val="24"/>
          <w:lang w:val="ro-RO"/>
        </w:rPr>
      </w:pPr>
    </w:p>
    <w:p w14:paraId="4567C193" w14:textId="1F00A50A" w:rsidR="00FE0051" w:rsidRPr="00FE0051" w:rsidRDefault="00FE0051" w:rsidP="002548E7">
      <w:pPr>
        <w:spacing w:after="0"/>
        <w:rPr>
          <w:rFonts w:ascii="Times New Roman" w:hAnsi="Times New Roman"/>
          <w:sz w:val="16"/>
          <w:szCs w:val="16"/>
          <w:lang w:val="ro-RO"/>
        </w:rPr>
      </w:pPr>
      <w:r w:rsidRPr="00FE0051">
        <w:rPr>
          <w:rFonts w:ascii="Times New Roman" w:hAnsi="Times New Roman"/>
          <w:sz w:val="16"/>
          <w:szCs w:val="16"/>
          <w:lang w:val="ro-RO"/>
        </w:rPr>
        <w:t>Red. Tehn.</w:t>
      </w:r>
      <w:r w:rsidR="00E82237">
        <w:rPr>
          <w:rFonts w:ascii="Times New Roman" w:hAnsi="Times New Roman"/>
          <w:sz w:val="16"/>
          <w:szCs w:val="16"/>
          <w:lang w:val="ro-RO"/>
        </w:rPr>
        <w:t>K.A.E.</w:t>
      </w:r>
      <w:r w:rsidRPr="00FE0051">
        <w:rPr>
          <w:rFonts w:ascii="Times New Roman" w:hAnsi="Times New Roman"/>
          <w:sz w:val="16"/>
          <w:szCs w:val="16"/>
          <w:lang w:val="ro-RO"/>
        </w:rPr>
        <w:t xml:space="preserve"> </w:t>
      </w:r>
      <w:r w:rsidR="00E82237">
        <w:rPr>
          <w:rFonts w:ascii="Times New Roman" w:hAnsi="Times New Roman"/>
          <w:sz w:val="16"/>
          <w:szCs w:val="16"/>
          <w:lang w:val="ro-RO"/>
        </w:rPr>
        <w:t>2</w:t>
      </w:r>
      <w:r w:rsidRPr="00FE0051">
        <w:rPr>
          <w:rFonts w:ascii="Times New Roman" w:hAnsi="Times New Roman"/>
          <w:sz w:val="16"/>
          <w:szCs w:val="16"/>
          <w:lang w:val="ro-RO"/>
        </w:rPr>
        <w:t xml:space="preserve"> ex.</w:t>
      </w:r>
    </w:p>
    <w:sectPr w:rsidR="00FE0051" w:rsidRPr="00FE0051" w:rsidSect="006725B1">
      <w:footerReference w:type="default" r:id="rId10"/>
      <w:headerReference w:type="first" r:id="rId11"/>
      <w:footerReference w:type="first" r:id="rId12"/>
      <w:pgSz w:w="11900" w:h="16838"/>
      <w:pgMar w:top="720" w:right="740" w:bottom="720" w:left="1440" w:header="288" w:footer="2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AAA5" w14:textId="77777777" w:rsidR="00D12852" w:rsidRDefault="00D12852">
      <w:pPr>
        <w:spacing w:after="0" w:line="240" w:lineRule="auto"/>
      </w:pPr>
      <w:r>
        <w:separator/>
      </w:r>
    </w:p>
  </w:endnote>
  <w:endnote w:type="continuationSeparator" w:id="0">
    <w:p w14:paraId="00494BDE" w14:textId="77777777" w:rsidR="00D12852" w:rsidRDefault="00D1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02125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68F546" w14:textId="042BDC4D" w:rsidR="00ED2ECE" w:rsidRDefault="00ED2E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33C712" w14:textId="77777777" w:rsidR="00ED2ECE" w:rsidRDefault="00ED2E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4777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E28C37" w14:textId="3BBF8C12" w:rsidR="00ED2ECE" w:rsidRDefault="00ED2E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385B7E" w14:textId="608D0A3B" w:rsidR="001B1C24" w:rsidRDefault="001B1C24" w:rsidP="001B1C24">
    <w:pPr>
      <w:pStyle w:val="p0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D2288" w14:textId="77777777" w:rsidR="00D12852" w:rsidRDefault="00D12852">
      <w:pPr>
        <w:spacing w:after="0" w:line="240" w:lineRule="auto"/>
      </w:pPr>
      <w:r>
        <w:separator/>
      </w:r>
    </w:p>
  </w:footnote>
  <w:footnote w:type="continuationSeparator" w:id="0">
    <w:p w14:paraId="5770973B" w14:textId="77777777" w:rsidR="00D12852" w:rsidRDefault="00D12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7C17D" w14:textId="6F0A58B5" w:rsidR="00760136" w:rsidRPr="00F06054" w:rsidRDefault="006B45AC" w:rsidP="00F06054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ahoma" w:hAnsi="Tahoma" w:cs="Tahoma"/>
        <w:color w:val="FFFFFF"/>
        <w:sz w:val="16"/>
        <w:szCs w:val="16"/>
      </w:rPr>
    </w:pPr>
    <w:r>
      <w:rPr>
        <w:rFonts w:ascii="Tahoma" w:hAnsi="Tahoma" w:cs="Tahoma"/>
        <w:b/>
        <w:bCs/>
        <w:color w:val="FFFFFF"/>
        <w:sz w:val="18"/>
        <w:szCs w:val="18"/>
      </w:rPr>
      <w:t>SERVICIUL</w:t>
    </w:r>
    <w:r w:rsidR="00AE5291">
      <w:rPr>
        <w:rFonts w:ascii="Tahoma" w:hAnsi="Tahoma" w:cs="Tahoma"/>
        <w:b/>
        <w:bCs/>
        <w:color w:val="FFFFFF"/>
        <w:sz w:val="18"/>
        <w:szCs w:val="18"/>
      </w:rPr>
      <w:t xml:space="preserve"> </w:t>
    </w:r>
    <w:r w:rsidR="00A40E13">
      <w:rPr>
        <w:rFonts w:ascii="Tahoma" w:hAnsi="Tahoma" w:cs="Tahoma"/>
        <w:b/>
        <w:bCs/>
        <w:color w:val="FFFFFF"/>
        <w:sz w:val="18"/>
        <w:szCs w:val="18"/>
      </w:rPr>
      <w:t>MANAGEMENTUL</w:t>
    </w:r>
    <w:r w:rsidR="00760136">
      <w:rPr>
        <w:rFonts w:ascii="Tahoma" w:hAnsi="Tahoma" w:cs="Tahoma"/>
        <w:color w:val="FFFFFF"/>
        <w:sz w:val="16"/>
        <w:szCs w:val="16"/>
      </w:rPr>
      <w:t xml:space="preserve">: +40 </w:t>
    </w:r>
    <w:r w:rsidR="00AE5291">
      <w:rPr>
        <w:rFonts w:ascii="Tahoma" w:hAnsi="Tahoma" w:cs="Tahoma"/>
        <w:color w:val="FFFFFF"/>
        <w:sz w:val="16"/>
        <w:szCs w:val="16"/>
      </w:rPr>
      <w:t>261-8051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10D31DAE"/>
    <w:multiLevelType w:val="hybridMultilevel"/>
    <w:tmpl w:val="60D2E3BC"/>
    <w:lvl w:ilvl="0" w:tplc="89AAC3A0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209E0"/>
    <w:multiLevelType w:val="hybridMultilevel"/>
    <w:tmpl w:val="27E84792"/>
    <w:lvl w:ilvl="0" w:tplc="C0B8F97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39747BC"/>
    <w:multiLevelType w:val="hybridMultilevel"/>
    <w:tmpl w:val="73866A70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B5DB1"/>
    <w:multiLevelType w:val="hybridMultilevel"/>
    <w:tmpl w:val="C936B24E"/>
    <w:lvl w:ilvl="0" w:tplc="C602C9A2">
      <w:numFmt w:val="bullet"/>
      <w:lvlText w:val="-"/>
      <w:lvlJc w:val="left"/>
      <w:pPr>
        <w:ind w:left="19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20157363"/>
    <w:multiLevelType w:val="multilevel"/>
    <w:tmpl w:val="98EAB66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20686D35"/>
    <w:multiLevelType w:val="hybridMultilevel"/>
    <w:tmpl w:val="C2A0EF44"/>
    <w:lvl w:ilvl="0" w:tplc="343668F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E890BD1"/>
    <w:multiLevelType w:val="hybridMultilevel"/>
    <w:tmpl w:val="E58E3566"/>
    <w:lvl w:ilvl="0" w:tplc="A7B2E1D2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33423A26"/>
    <w:multiLevelType w:val="hybridMultilevel"/>
    <w:tmpl w:val="10F0265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FE7794"/>
    <w:multiLevelType w:val="hybridMultilevel"/>
    <w:tmpl w:val="53FECE08"/>
    <w:lvl w:ilvl="0" w:tplc="95CE944A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73C56"/>
    <w:multiLevelType w:val="multilevel"/>
    <w:tmpl w:val="98EAB66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611A721E"/>
    <w:multiLevelType w:val="hybridMultilevel"/>
    <w:tmpl w:val="CAD861BC"/>
    <w:lvl w:ilvl="0" w:tplc="A58EC832">
      <w:start w:val="1"/>
      <w:numFmt w:val="bullet"/>
      <w:lvlText w:val="-"/>
      <w:lvlJc w:val="left"/>
      <w:pPr>
        <w:ind w:left="96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67526FD8"/>
    <w:multiLevelType w:val="hybridMultilevel"/>
    <w:tmpl w:val="EEFA76E0"/>
    <w:lvl w:ilvl="0" w:tplc="952C60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72128"/>
    <w:multiLevelType w:val="hybridMultilevel"/>
    <w:tmpl w:val="0B60C2C0"/>
    <w:lvl w:ilvl="0" w:tplc="0D7A6A44">
      <w:numFmt w:val="bullet"/>
      <w:lvlText w:val="-"/>
      <w:lvlJc w:val="left"/>
      <w:pPr>
        <w:ind w:left="4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60" w:hanging="360"/>
      </w:pPr>
      <w:rPr>
        <w:rFonts w:ascii="Wingdings" w:hAnsi="Wingdings" w:hint="default"/>
      </w:rPr>
    </w:lvl>
  </w:abstractNum>
  <w:abstractNum w:abstractNumId="13" w15:restartNumberingAfterBreak="0">
    <w:nsid w:val="72950ED6"/>
    <w:multiLevelType w:val="hybridMultilevel"/>
    <w:tmpl w:val="D068DB18"/>
    <w:lvl w:ilvl="0" w:tplc="343668F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62D6F03"/>
    <w:multiLevelType w:val="multilevel"/>
    <w:tmpl w:val="88E41F2C"/>
    <w:lvl w:ilvl="0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1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hint="default"/>
        <w:b/>
      </w:rPr>
    </w:lvl>
  </w:abstractNum>
  <w:num w:numId="1" w16cid:durableId="1504709581">
    <w:abstractNumId w:val="2"/>
  </w:num>
  <w:num w:numId="2" w16cid:durableId="1834641136">
    <w:abstractNumId w:val="7"/>
  </w:num>
  <w:num w:numId="3" w16cid:durableId="875582092">
    <w:abstractNumId w:val="12"/>
  </w:num>
  <w:num w:numId="4" w16cid:durableId="1042948826">
    <w:abstractNumId w:val="5"/>
  </w:num>
  <w:num w:numId="5" w16cid:durableId="1288002869">
    <w:abstractNumId w:val="13"/>
  </w:num>
  <w:num w:numId="6" w16cid:durableId="1698339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4256133">
    <w:abstractNumId w:val="3"/>
  </w:num>
  <w:num w:numId="8" w16cid:durableId="557977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2601074">
    <w:abstractNumId w:val="6"/>
  </w:num>
  <w:num w:numId="10" w16cid:durableId="1595244233">
    <w:abstractNumId w:val="11"/>
  </w:num>
  <w:num w:numId="11" w16cid:durableId="2126999147">
    <w:abstractNumId w:val="1"/>
  </w:num>
  <w:num w:numId="12" w16cid:durableId="718086835">
    <w:abstractNumId w:val="14"/>
  </w:num>
  <w:num w:numId="13" w16cid:durableId="1311405749">
    <w:abstractNumId w:val="9"/>
  </w:num>
  <w:num w:numId="14" w16cid:durableId="1745298956">
    <w:abstractNumId w:val="10"/>
  </w:num>
  <w:num w:numId="15" w16cid:durableId="1834642449">
    <w:abstractNumId w:val="4"/>
  </w:num>
  <w:num w:numId="16" w16cid:durableId="1405839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0"/>
  <w:drawingGridVerticalOrigin w:val="0"/>
  <w:doNotShadeFormData/>
  <w:characterSpacingControl w:val="doNotCompress"/>
  <w:doNotValidateAgainstSchema/>
  <w:doNotDemarcateInvalidXml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9D8"/>
    <w:rsid w:val="0000020D"/>
    <w:rsid w:val="00025326"/>
    <w:rsid w:val="00040162"/>
    <w:rsid w:val="00042870"/>
    <w:rsid w:val="000541F4"/>
    <w:rsid w:val="0006450E"/>
    <w:rsid w:val="00094599"/>
    <w:rsid w:val="000F48D9"/>
    <w:rsid w:val="000F67DD"/>
    <w:rsid w:val="0010450A"/>
    <w:rsid w:val="00132F75"/>
    <w:rsid w:val="001427A2"/>
    <w:rsid w:val="00177D59"/>
    <w:rsid w:val="001A6F4F"/>
    <w:rsid w:val="001B1C24"/>
    <w:rsid w:val="001B20E5"/>
    <w:rsid w:val="001B4FA3"/>
    <w:rsid w:val="001B6A5F"/>
    <w:rsid w:val="001C329B"/>
    <w:rsid w:val="001D4075"/>
    <w:rsid w:val="001D50E9"/>
    <w:rsid w:val="0021368C"/>
    <w:rsid w:val="00215CA9"/>
    <w:rsid w:val="002238B2"/>
    <w:rsid w:val="00232EEF"/>
    <w:rsid w:val="002548E7"/>
    <w:rsid w:val="00254FE5"/>
    <w:rsid w:val="00276DC6"/>
    <w:rsid w:val="002E025E"/>
    <w:rsid w:val="002F1CF4"/>
    <w:rsid w:val="002F3762"/>
    <w:rsid w:val="002F71B1"/>
    <w:rsid w:val="00316B25"/>
    <w:rsid w:val="0032529D"/>
    <w:rsid w:val="0034587D"/>
    <w:rsid w:val="003518F6"/>
    <w:rsid w:val="003632DC"/>
    <w:rsid w:val="00365EA2"/>
    <w:rsid w:val="00390B47"/>
    <w:rsid w:val="003B479C"/>
    <w:rsid w:val="003B7134"/>
    <w:rsid w:val="003C328D"/>
    <w:rsid w:val="003C7FD2"/>
    <w:rsid w:val="003D219A"/>
    <w:rsid w:val="003E3CEC"/>
    <w:rsid w:val="003E4310"/>
    <w:rsid w:val="004109F7"/>
    <w:rsid w:val="0041492C"/>
    <w:rsid w:val="004217E3"/>
    <w:rsid w:val="004252B1"/>
    <w:rsid w:val="0042764E"/>
    <w:rsid w:val="00433EF1"/>
    <w:rsid w:val="00444893"/>
    <w:rsid w:val="00450E06"/>
    <w:rsid w:val="00450E5A"/>
    <w:rsid w:val="00452D39"/>
    <w:rsid w:val="00480204"/>
    <w:rsid w:val="004804D8"/>
    <w:rsid w:val="0048389E"/>
    <w:rsid w:val="00496C74"/>
    <w:rsid w:val="004A71A9"/>
    <w:rsid w:val="004B77D0"/>
    <w:rsid w:val="004D01D3"/>
    <w:rsid w:val="004D3557"/>
    <w:rsid w:val="004D5394"/>
    <w:rsid w:val="004E2EB0"/>
    <w:rsid w:val="004E48AE"/>
    <w:rsid w:val="004F28CA"/>
    <w:rsid w:val="004F297B"/>
    <w:rsid w:val="004F380C"/>
    <w:rsid w:val="00500E44"/>
    <w:rsid w:val="00522191"/>
    <w:rsid w:val="00544055"/>
    <w:rsid w:val="00544FF8"/>
    <w:rsid w:val="00545A65"/>
    <w:rsid w:val="00561DCA"/>
    <w:rsid w:val="0058557A"/>
    <w:rsid w:val="005A6B73"/>
    <w:rsid w:val="005C3C50"/>
    <w:rsid w:val="005C4594"/>
    <w:rsid w:val="005E564D"/>
    <w:rsid w:val="005F0C22"/>
    <w:rsid w:val="005F3D54"/>
    <w:rsid w:val="005F59DA"/>
    <w:rsid w:val="005F6F8F"/>
    <w:rsid w:val="00601739"/>
    <w:rsid w:val="00602149"/>
    <w:rsid w:val="00610A42"/>
    <w:rsid w:val="006172D6"/>
    <w:rsid w:val="0063032D"/>
    <w:rsid w:val="006349B6"/>
    <w:rsid w:val="006409D8"/>
    <w:rsid w:val="0064525E"/>
    <w:rsid w:val="006725B1"/>
    <w:rsid w:val="00676551"/>
    <w:rsid w:val="0068173E"/>
    <w:rsid w:val="00684D6C"/>
    <w:rsid w:val="006A0D84"/>
    <w:rsid w:val="006B45AC"/>
    <w:rsid w:val="006C3A3C"/>
    <w:rsid w:val="006C4BE7"/>
    <w:rsid w:val="006C6C50"/>
    <w:rsid w:val="006D6EB7"/>
    <w:rsid w:val="006E278E"/>
    <w:rsid w:val="006F1F53"/>
    <w:rsid w:val="0072277F"/>
    <w:rsid w:val="00723372"/>
    <w:rsid w:val="00724132"/>
    <w:rsid w:val="00731F80"/>
    <w:rsid w:val="00732809"/>
    <w:rsid w:val="007560B2"/>
    <w:rsid w:val="00760136"/>
    <w:rsid w:val="007638E5"/>
    <w:rsid w:val="00774223"/>
    <w:rsid w:val="00776848"/>
    <w:rsid w:val="007947D5"/>
    <w:rsid w:val="007A4DC1"/>
    <w:rsid w:val="007B11EF"/>
    <w:rsid w:val="007B31BE"/>
    <w:rsid w:val="007D33DA"/>
    <w:rsid w:val="007E1239"/>
    <w:rsid w:val="007F26A6"/>
    <w:rsid w:val="0080419A"/>
    <w:rsid w:val="00805647"/>
    <w:rsid w:val="00827810"/>
    <w:rsid w:val="008309DE"/>
    <w:rsid w:val="00833DBA"/>
    <w:rsid w:val="00840485"/>
    <w:rsid w:val="00884304"/>
    <w:rsid w:val="00887661"/>
    <w:rsid w:val="00887810"/>
    <w:rsid w:val="0089160A"/>
    <w:rsid w:val="00894004"/>
    <w:rsid w:val="00895763"/>
    <w:rsid w:val="008A15CC"/>
    <w:rsid w:val="008B1854"/>
    <w:rsid w:val="008C6923"/>
    <w:rsid w:val="008E3F9C"/>
    <w:rsid w:val="009071A9"/>
    <w:rsid w:val="0091294B"/>
    <w:rsid w:val="00915E05"/>
    <w:rsid w:val="00917BBC"/>
    <w:rsid w:val="00954091"/>
    <w:rsid w:val="00974A79"/>
    <w:rsid w:val="00977D52"/>
    <w:rsid w:val="00983943"/>
    <w:rsid w:val="009B2F26"/>
    <w:rsid w:val="009B5ED9"/>
    <w:rsid w:val="009B7EE1"/>
    <w:rsid w:val="009C7B92"/>
    <w:rsid w:val="009D7EB1"/>
    <w:rsid w:val="00A000CC"/>
    <w:rsid w:val="00A079BE"/>
    <w:rsid w:val="00A23F84"/>
    <w:rsid w:val="00A327A2"/>
    <w:rsid w:val="00A40E13"/>
    <w:rsid w:val="00A413D8"/>
    <w:rsid w:val="00A45C5A"/>
    <w:rsid w:val="00A52B51"/>
    <w:rsid w:val="00A6468F"/>
    <w:rsid w:val="00A81E9B"/>
    <w:rsid w:val="00A90D3E"/>
    <w:rsid w:val="00A93F90"/>
    <w:rsid w:val="00AA6227"/>
    <w:rsid w:val="00AB06B6"/>
    <w:rsid w:val="00AB42ED"/>
    <w:rsid w:val="00AD45A2"/>
    <w:rsid w:val="00AD5E99"/>
    <w:rsid w:val="00AE5291"/>
    <w:rsid w:val="00AF63B0"/>
    <w:rsid w:val="00B05813"/>
    <w:rsid w:val="00B076E3"/>
    <w:rsid w:val="00B142C7"/>
    <w:rsid w:val="00B16DE0"/>
    <w:rsid w:val="00B23C3A"/>
    <w:rsid w:val="00B26BAB"/>
    <w:rsid w:val="00B457B0"/>
    <w:rsid w:val="00B47FCB"/>
    <w:rsid w:val="00B67289"/>
    <w:rsid w:val="00B734EA"/>
    <w:rsid w:val="00B75189"/>
    <w:rsid w:val="00BA222A"/>
    <w:rsid w:val="00BA3804"/>
    <w:rsid w:val="00BB26B9"/>
    <w:rsid w:val="00BD7E28"/>
    <w:rsid w:val="00BE6FCC"/>
    <w:rsid w:val="00C12C7B"/>
    <w:rsid w:val="00C13912"/>
    <w:rsid w:val="00C1503F"/>
    <w:rsid w:val="00C21E59"/>
    <w:rsid w:val="00C3010C"/>
    <w:rsid w:val="00C50752"/>
    <w:rsid w:val="00C54581"/>
    <w:rsid w:val="00C55AEC"/>
    <w:rsid w:val="00C6543C"/>
    <w:rsid w:val="00C83404"/>
    <w:rsid w:val="00C8346A"/>
    <w:rsid w:val="00C87526"/>
    <w:rsid w:val="00CB7DC7"/>
    <w:rsid w:val="00CC01E9"/>
    <w:rsid w:val="00CD13FF"/>
    <w:rsid w:val="00CD2A4A"/>
    <w:rsid w:val="00CE1227"/>
    <w:rsid w:val="00D02E3E"/>
    <w:rsid w:val="00D04978"/>
    <w:rsid w:val="00D04E81"/>
    <w:rsid w:val="00D12852"/>
    <w:rsid w:val="00D519E3"/>
    <w:rsid w:val="00D5440F"/>
    <w:rsid w:val="00D56CE2"/>
    <w:rsid w:val="00D6755F"/>
    <w:rsid w:val="00D73C50"/>
    <w:rsid w:val="00D8736F"/>
    <w:rsid w:val="00D944BD"/>
    <w:rsid w:val="00DB305E"/>
    <w:rsid w:val="00DC0896"/>
    <w:rsid w:val="00DC3749"/>
    <w:rsid w:val="00DD345A"/>
    <w:rsid w:val="00DF00C5"/>
    <w:rsid w:val="00E151DC"/>
    <w:rsid w:val="00E33497"/>
    <w:rsid w:val="00E51A95"/>
    <w:rsid w:val="00E52747"/>
    <w:rsid w:val="00E5375F"/>
    <w:rsid w:val="00E53B8A"/>
    <w:rsid w:val="00E55797"/>
    <w:rsid w:val="00E62547"/>
    <w:rsid w:val="00E66CA0"/>
    <w:rsid w:val="00E82237"/>
    <w:rsid w:val="00E84CBC"/>
    <w:rsid w:val="00E8789C"/>
    <w:rsid w:val="00E90D36"/>
    <w:rsid w:val="00E93A4E"/>
    <w:rsid w:val="00EA1921"/>
    <w:rsid w:val="00EA55D7"/>
    <w:rsid w:val="00EB248E"/>
    <w:rsid w:val="00EC3B3A"/>
    <w:rsid w:val="00ED2ECE"/>
    <w:rsid w:val="00ED43C9"/>
    <w:rsid w:val="00EE0CDC"/>
    <w:rsid w:val="00EE3F2C"/>
    <w:rsid w:val="00EF3A42"/>
    <w:rsid w:val="00EF6C99"/>
    <w:rsid w:val="00F06054"/>
    <w:rsid w:val="00F25B16"/>
    <w:rsid w:val="00F430FC"/>
    <w:rsid w:val="00F5406F"/>
    <w:rsid w:val="00F75E63"/>
    <w:rsid w:val="00F77A29"/>
    <w:rsid w:val="00FD3FFE"/>
    <w:rsid w:val="00FE0051"/>
    <w:rsid w:val="00FE3A33"/>
    <w:rsid w:val="00FE41EC"/>
    <w:rsid w:val="00FE5095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,"/>
  <w:listSeparator w:val=","/>
  <w14:docId w14:val="27819932"/>
  <w15:docId w15:val="{DB44BE4C-5BF1-4F38-9C33-0C63157A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D5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5F3D54"/>
  </w:style>
  <w:style w:type="character" w:customStyle="1" w:styleId="HeaderChar">
    <w:name w:val="Header Char"/>
    <w:basedOn w:val="DefaultParagraphFont"/>
    <w:link w:val="Header"/>
    <w:uiPriority w:val="99"/>
    <w:rsid w:val="005F3D54"/>
  </w:style>
  <w:style w:type="character" w:styleId="Hyperlink">
    <w:name w:val="Hyperlink"/>
    <w:uiPriority w:val="99"/>
    <w:unhideWhenUsed/>
    <w:rsid w:val="005F3D54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D54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F3D54"/>
    <w:pPr>
      <w:tabs>
        <w:tab w:val="center" w:pos="4680"/>
        <w:tab w:val="right" w:pos="9360"/>
      </w:tabs>
    </w:pPr>
  </w:style>
  <w:style w:type="paragraph" w:customStyle="1" w:styleId="p0">
    <w:name w:val="p0"/>
    <w:basedOn w:val="Normal"/>
    <w:rsid w:val="001B1C24"/>
    <w:pPr>
      <w:spacing w:line="256" w:lineRule="auto"/>
    </w:pPr>
    <w:rPr>
      <w:lang w:val="ro-RO" w:eastAsia="ro-RO"/>
    </w:rPr>
  </w:style>
  <w:style w:type="table" w:styleId="TableGrid">
    <w:name w:val="Table Grid"/>
    <w:basedOn w:val="TableNormal"/>
    <w:uiPriority w:val="59"/>
    <w:rsid w:val="00DB305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D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pjsm.r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pitalcarei.ro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RUS%202017\ACTE%20EMISE\Antet%20BRUS%20-%20colo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4A63E-6CDA-489F-8C00-055D1226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BRUS - color</Template>
  <TotalTime>2031</TotalTime>
  <Pages>8</Pages>
  <Words>2177</Words>
  <Characters>12415</Characters>
  <Application>Microsoft Office Word</Application>
  <DocSecurity>0</DocSecurity>
  <PresentationFormat/>
  <Lines>103</Lines>
  <Paragraphs>29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adriana.elek</dc:creator>
  <cp:lastModifiedBy>Adina Tomsa</cp:lastModifiedBy>
  <cp:revision>73</cp:revision>
  <cp:lastPrinted>2025-11-17T10:25:00Z</cp:lastPrinted>
  <dcterms:created xsi:type="dcterms:W3CDTF">2017-03-10T07:04:00Z</dcterms:created>
  <dcterms:modified xsi:type="dcterms:W3CDTF">2025-12-22T10:06:00Z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1033-9.1.0.4514</vt:lpwstr>
  </property>
</Properties>
</file>